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874" w:rsidRDefault="00267874" w:rsidP="00B66F13"/>
    <w:p w:rsidR="00267874" w:rsidRPr="00BD49EA" w:rsidRDefault="00267874" w:rsidP="00B66F13">
      <w:pPr>
        <w:ind w:left="-851"/>
        <w:jc w:val="center"/>
        <w:rPr>
          <w:sz w:val="26"/>
          <w:szCs w:val="26"/>
        </w:rPr>
      </w:pPr>
      <w:r w:rsidRPr="00BD49EA">
        <w:rPr>
          <w:sz w:val="26"/>
          <w:szCs w:val="26"/>
        </w:rPr>
        <w:t>ГЛАВА</w:t>
      </w:r>
    </w:p>
    <w:p w:rsidR="00267874" w:rsidRPr="00BD49EA" w:rsidRDefault="00267874" w:rsidP="00B66F13">
      <w:pPr>
        <w:ind w:left="-851"/>
        <w:jc w:val="center"/>
        <w:rPr>
          <w:sz w:val="26"/>
          <w:szCs w:val="26"/>
        </w:rPr>
      </w:pPr>
      <w:r w:rsidRPr="00BD49EA">
        <w:rPr>
          <w:sz w:val="26"/>
          <w:szCs w:val="26"/>
        </w:rPr>
        <w:t>ТАБУЛГИНСКОГО СЕЛЬСОВЕТА</w:t>
      </w:r>
    </w:p>
    <w:p w:rsidR="00267874" w:rsidRPr="00BD49EA" w:rsidRDefault="00267874" w:rsidP="00B66F13">
      <w:pPr>
        <w:ind w:left="-851"/>
        <w:jc w:val="center"/>
        <w:rPr>
          <w:sz w:val="26"/>
          <w:szCs w:val="26"/>
        </w:rPr>
      </w:pPr>
      <w:r w:rsidRPr="00BD49EA">
        <w:rPr>
          <w:sz w:val="26"/>
          <w:szCs w:val="26"/>
        </w:rPr>
        <w:t>ЧИСТООЗЕРНОГО РАЙОНА</w:t>
      </w:r>
    </w:p>
    <w:p w:rsidR="00267874" w:rsidRPr="00BD49EA" w:rsidRDefault="00267874" w:rsidP="00B66F13">
      <w:pPr>
        <w:ind w:left="-851"/>
        <w:jc w:val="center"/>
        <w:rPr>
          <w:sz w:val="26"/>
          <w:szCs w:val="26"/>
        </w:rPr>
      </w:pPr>
      <w:r w:rsidRPr="00BD49EA">
        <w:rPr>
          <w:sz w:val="26"/>
          <w:szCs w:val="26"/>
        </w:rPr>
        <w:t>НОВОСИБИРСКОЙ ОБЛАСТИ</w:t>
      </w:r>
    </w:p>
    <w:p w:rsidR="00267874" w:rsidRPr="00BD49EA" w:rsidRDefault="00267874" w:rsidP="00B66F13">
      <w:pPr>
        <w:ind w:left="-851"/>
        <w:jc w:val="center"/>
        <w:rPr>
          <w:sz w:val="26"/>
          <w:szCs w:val="26"/>
        </w:rPr>
      </w:pPr>
    </w:p>
    <w:p w:rsidR="00267874" w:rsidRPr="00BD49EA" w:rsidRDefault="00267874" w:rsidP="00B66F13">
      <w:pPr>
        <w:ind w:left="-851"/>
        <w:jc w:val="center"/>
        <w:rPr>
          <w:sz w:val="26"/>
          <w:szCs w:val="26"/>
        </w:rPr>
      </w:pPr>
    </w:p>
    <w:p w:rsidR="00267874" w:rsidRPr="00BD49EA" w:rsidRDefault="00267874" w:rsidP="00B66F13">
      <w:pPr>
        <w:ind w:left="-851"/>
        <w:jc w:val="center"/>
        <w:rPr>
          <w:sz w:val="26"/>
          <w:szCs w:val="26"/>
        </w:rPr>
      </w:pPr>
      <w:r w:rsidRPr="00BD49EA">
        <w:rPr>
          <w:sz w:val="26"/>
          <w:szCs w:val="26"/>
        </w:rPr>
        <w:t>П О С Т А Н О В Л Е Н И Е</w:t>
      </w:r>
    </w:p>
    <w:p w:rsidR="00267874" w:rsidRPr="00BD49EA" w:rsidRDefault="00267874" w:rsidP="00B66F13">
      <w:pPr>
        <w:ind w:left="-851"/>
        <w:jc w:val="center"/>
        <w:rPr>
          <w:sz w:val="26"/>
          <w:szCs w:val="26"/>
        </w:rPr>
      </w:pPr>
    </w:p>
    <w:p w:rsidR="00267874" w:rsidRPr="00BD49EA" w:rsidRDefault="00267874" w:rsidP="00B66F13">
      <w:pPr>
        <w:ind w:left="-851"/>
        <w:jc w:val="center"/>
        <w:rPr>
          <w:sz w:val="26"/>
          <w:szCs w:val="26"/>
        </w:rPr>
      </w:pPr>
    </w:p>
    <w:p w:rsidR="00267874" w:rsidRPr="00BD49EA" w:rsidRDefault="00267874" w:rsidP="00B66F13">
      <w:pPr>
        <w:ind w:left="-851"/>
        <w:jc w:val="center"/>
        <w:rPr>
          <w:sz w:val="26"/>
          <w:szCs w:val="26"/>
        </w:rPr>
      </w:pPr>
      <w:r w:rsidRPr="00BD49EA">
        <w:rPr>
          <w:sz w:val="26"/>
          <w:szCs w:val="26"/>
        </w:rPr>
        <w:t>от 1</w:t>
      </w:r>
      <w:r w:rsidRPr="00AC32E4">
        <w:rPr>
          <w:sz w:val="26"/>
          <w:szCs w:val="26"/>
        </w:rPr>
        <w:t>9</w:t>
      </w:r>
      <w:r w:rsidRPr="00BD49EA">
        <w:rPr>
          <w:sz w:val="26"/>
          <w:szCs w:val="26"/>
        </w:rPr>
        <w:t>.03.2019г.                                                                                      № 2</w:t>
      </w:r>
      <w:r w:rsidRPr="00AC32E4">
        <w:rPr>
          <w:sz w:val="26"/>
          <w:szCs w:val="26"/>
        </w:rPr>
        <w:t>2</w:t>
      </w:r>
    </w:p>
    <w:p w:rsidR="00267874" w:rsidRPr="00AC32E4" w:rsidRDefault="00267874" w:rsidP="00B66F13">
      <w:pPr>
        <w:ind w:left="-851"/>
        <w:jc w:val="center"/>
        <w:rPr>
          <w:sz w:val="26"/>
          <w:szCs w:val="26"/>
        </w:rPr>
      </w:pPr>
    </w:p>
    <w:p w:rsidR="00267874" w:rsidRPr="00D2409C" w:rsidRDefault="00267874" w:rsidP="00B66F13">
      <w:pPr>
        <w:jc w:val="center"/>
        <w:rPr>
          <w:b/>
          <w:sz w:val="28"/>
          <w:szCs w:val="28"/>
        </w:rPr>
      </w:pPr>
    </w:p>
    <w:p w:rsidR="00267874" w:rsidRPr="00D2409C" w:rsidRDefault="00267874" w:rsidP="00E813C0">
      <w:pPr>
        <w:rPr>
          <w:b/>
          <w:sz w:val="28"/>
          <w:szCs w:val="28"/>
        </w:rPr>
      </w:pPr>
    </w:p>
    <w:p w:rsidR="00267874" w:rsidRPr="00B66F13" w:rsidRDefault="00267874" w:rsidP="001A2BEC">
      <w:pPr>
        <w:jc w:val="center"/>
        <w:rPr>
          <w:b/>
          <w:sz w:val="26"/>
          <w:szCs w:val="26"/>
        </w:rPr>
      </w:pPr>
      <w:r w:rsidRPr="00B66F13">
        <w:rPr>
          <w:b/>
          <w:sz w:val="26"/>
          <w:szCs w:val="26"/>
        </w:rPr>
        <w:t>Об  утверждении  схемы  размещения  нестационарных  торговых  объектов</w:t>
      </w:r>
    </w:p>
    <w:p w:rsidR="00267874" w:rsidRPr="00B66F13" w:rsidRDefault="00267874" w:rsidP="001A2BEC">
      <w:pPr>
        <w:jc w:val="center"/>
        <w:rPr>
          <w:b/>
          <w:sz w:val="26"/>
          <w:szCs w:val="26"/>
        </w:rPr>
      </w:pPr>
    </w:p>
    <w:p w:rsidR="00267874" w:rsidRPr="00B66F13" w:rsidRDefault="00267874" w:rsidP="00B66F13">
      <w:pPr>
        <w:shd w:val="clear" w:color="auto" w:fill="FFFFFF"/>
        <w:jc w:val="both"/>
        <w:rPr>
          <w:color w:val="000000"/>
          <w:sz w:val="26"/>
          <w:szCs w:val="26"/>
        </w:rPr>
      </w:pPr>
      <w:r w:rsidRPr="00B66F13">
        <w:rPr>
          <w:color w:val="000000"/>
          <w:sz w:val="26"/>
          <w:szCs w:val="26"/>
        </w:rPr>
        <w:t xml:space="preserve">В соответствии с частью 3 статьи 10 Федерального закона от 28.12.2009 N 381-ФЗ "Об  основах государственного регулирования торговой деятельности в Российской Федерации", Положением о министерстве промышленности, торговли и развития предпринимательстваНовосибирской области, утвержденным постановлением Правительства Новосибирской областиот 23.12.2014 N 514-п "О министерстве промышленности, торговли и развитияпредпринимательства Новосибирской области",  руководствуясь  </w:t>
      </w:r>
      <w:r w:rsidRPr="00B66F13">
        <w:rPr>
          <w:sz w:val="26"/>
          <w:szCs w:val="26"/>
        </w:rPr>
        <w:t>приказом  № 10 от  24.01.2011  Министерства  промышленности,  торговли  и  развития  предпринимательства  Новосибирской  области  «О  Порядке  разработки  и  утверждения  органами  местного  самоуправления схемы размещения  нестационарных  и  торговых  объектов»,</w:t>
      </w:r>
      <w:r w:rsidRPr="00B66F13">
        <w:rPr>
          <w:b/>
          <w:sz w:val="26"/>
          <w:szCs w:val="26"/>
        </w:rPr>
        <w:t xml:space="preserve">п о с т а н о в л я </w:t>
      </w:r>
      <w:r>
        <w:rPr>
          <w:b/>
          <w:sz w:val="26"/>
          <w:szCs w:val="26"/>
        </w:rPr>
        <w:t>ю</w:t>
      </w:r>
      <w:r w:rsidRPr="00B66F13">
        <w:rPr>
          <w:b/>
          <w:sz w:val="26"/>
          <w:szCs w:val="26"/>
        </w:rPr>
        <w:t>:</w:t>
      </w:r>
    </w:p>
    <w:p w:rsidR="00267874" w:rsidRPr="00B66F13" w:rsidRDefault="00267874" w:rsidP="00B66F13">
      <w:pPr>
        <w:pStyle w:val="ListParagraph"/>
        <w:ind w:left="0"/>
        <w:jc w:val="both"/>
        <w:rPr>
          <w:sz w:val="26"/>
          <w:szCs w:val="26"/>
        </w:rPr>
      </w:pPr>
    </w:p>
    <w:p w:rsidR="00267874" w:rsidRPr="00B66F13" w:rsidRDefault="00267874" w:rsidP="00B66F13">
      <w:pPr>
        <w:pStyle w:val="ListParagraph"/>
        <w:ind w:left="0"/>
        <w:jc w:val="both"/>
        <w:rPr>
          <w:sz w:val="26"/>
          <w:szCs w:val="26"/>
        </w:rPr>
      </w:pPr>
      <w:r w:rsidRPr="00B66F13">
        <w:rPr>
          <w:sz w:val="26"/>
          <w:szCs w:val="26"/>
        </w:rPr>
        <w:t xml:space="preserve">1.  Утвердить  схему  размещения  нестационарных  торговых  объектов   на  территории  </w:t>
      </w:r>
      <w:r>
        <w:rPr>
          <w:sz w:val="26"/>
          <w:szCs w:val="26"/>
        </w:rPr>
        <w:t>Табулгинского</w:t>
      </w:r>
      <w:r w:rsidRPr="00B66F13">
        <w:rPr>
          <w:sz w:val="26"/>
          <w:szCs w:val="26"/>
        </w:rPr>
        <w:t xml:space="preserve">  сельсовета  Чистоозерного  района  Новосибирской  областитекстовой  части  согласно  Приложению № 1и  графической  части  согласно  Приложению №2.</w:t>
      </w:r>
    </w:p>
    <w:p w:rsidR="00267874" w:rsidRPr="00B66F13" w:rsidRDefault="00267874" w:rsidP="00B66F13">
      <w:pPr>
        <w:pStyle w:val="ListParagraph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Pr="00B66F13">
        <w:rPr>
          <w:sz w:val="26"/>
          <w:szCs w:val="26"/>
        </w:rPr>
        <w:t xml:space="preserve">.  Контроль  за  исполнением  настоящего  постановления  оставляю  за  собой.      </w:t>
      </w:r>
    </w:p>
    <w:p w:rsidR="00267874" w:rsidRPr="00B66F13" w:rsidRDefault="00267874" w:rsidP="00B66F13">
      <w:pPr>
        <w:jc w:val="both"/>
        <w:rPr>
          <w:sz w:val="26"/>
          <w:szCs w:val="26"/>
        </w:rPr>
      </w:pPr>
    </w:p>
    <w:p w:rsidR="00267874" w:rsidRPr="00B66F13" w:rsidRDefault="00267874" w:rsidP="00B66F13">
      <w:pPr>
        <w:jc w:val="both"/>
        <w:rPr>
          <w:sz w:val="26"/>
          <w:szCs w:val="26"/>
        </w:rPr>
      </w:pPr>
    </w:p>
    <w:p w:rsidR="00267874" w:rsidRPr="00B66F13" w:rsidRDefault="00267874" w:rsidP="00B66F13">
      <w:pPr>
        <w:jc w:val="both"/>
        <w:rPr>
          <w:sz w:val="26"/>
          <w:szCs w:val="26"/>
        </w:rPr>
      </w:pPr>
    </w:p>
    <w:p w:rsidR="00267874" w:rsidRPr="00B66F13" w:rsidRDefault="00267874" w:rsidP="00B22AC4">
      <w:pPr>
        <w:jc w:val="both"/>
        <w:rPr>
          <w:sz w:val="26"/>
          <w:szCs w:val="26"/>
        </w:rPr>
      </w:pPr>
      <w:r w:rsidRPr="00B66F13">
        <w:rPr>
          <w:sz w:val="26"/>
          <w:szCs w:val="26"/>
        </w:rPr>
        <w:t>Глава</w:t>
      </w:r>
      <w:r>
        <w:rPr>
          <w:sz w:val="26"/>
          <w:szCs w:val="26"/>
        </w:rPr>
        <w:t>Табулгинского</w:t>
      </w:r>
      <w:r w:rsidRPr="00B66F13">
        <w:rPr>
          <w:sz w:val="26"/>
          <w:szCs w:val="26"/>
        </w:rPr>
        <w:t xml:space="preserve"> сельсовета</w:t>
      </w:r>
    </w:p>
    <w:p w:rsidR="00267874" w:rsidRPr="00B66F13" w:rsidRDefault="00267874" w:rsidP="00B22AC4">
      <w:pPr>
        <w:jc w:val="both"/>
        <w:rPr>
          <w:sz w:val="26"/>
          <w:szCs w:val="26"/>
        </w:rPr>
      </w:pPr>
      <w:r w:rsidRPr="00B66F13">
        <w:rPr>
          <w:sz w:val="26"/>
          <w:szCs w:val="26"/>
        </w:rPr>
        <w:t xml:space="preserve">Чистоозерного района </w:t>
      </w:r>
    </w:p>
    <w:p w:rsidR="00267874" w:rsidRPr="00B66F13" w:rsidRDefault="00267874" w:rsidP="00D2409C">
      <w:pPr>
        <w:rPr>
          <w:sz w:val="26"/>
          <w:szCs w:val="26"/>
        </w:rPr>
      </w:pPr>
      <w:r w:rsidRPr="00B66F13">
        <w:rPr>
          <w:sz w:val="26"/>
          <w:szCs w:val="26"/>
        </w:rPr>
        <w:t>Новосибирской  области</w:t>
      </w:r>
      <w:r>
        <w:rPr>
          <w:sz w:val="26"/>
          <w:szCs w:val="26"/>
        </w:rPr>
        <w:t>Тилипенко П.П.</w:t>
      </w:r>
    </w:p>
    <w:p w:rsidR="00267874" w:rsidRPr="00B66F13" w:rsidRDefault="00267874" w:rsidP="00E813C0">
      <w:pPr>
        <w:jc w:val="both"/>
        <w:rPr>
          <w:sz w:val="26"/>
          <w:szCs w:val="26"/>
        </w:rPr>
      </w:pPr>
    </w:p>
    <w:p w:rsidR="00267874" w:rsidRPr="00B66F13" w:rsidRDefault="00267874" w:rsidP="00E813C0">
      <w:pPr>
        <w:jc w:val="both"/>
        <w:rPr>
          <w:sz w:val="26"/>
          <w:szCs w:val="26"/>
        </w:rPr>
      </w:pPr>
    </w:p>
    <w:p w:rsidR="00267874" w:rsidRDefault="00267874" w:rsidP="00E813C0">
      <w:pPr>
        <w:jc w:val="both"/>
        <w:rPr>
          <w:sz w:val="20"/>
          <w:szCs w:val="20"/>
        </w:rPr>
      </w:pPr>
    </w:p>
    <w:p w:rsidR="00267874" w:rsidRDefault="00267874" w:rsidP="00E813C0">
      <w:pPr>
        <w:jc w:val="both"/>
        <w:rPr>
          <w:sz w:val="20"/>
          <w:szCs w:val="20"/>
        </w:rPr>
      </w:pPr>
    </w:p>
    <w:p w:rsidR="00267874" w:rsidRDefault="00267874" w:rsidP="00E813C0">
      <w:pPr>
        <w:jc w:val="both"/>
        <w:rPr>
          <w:sz w:val="20"/>
          <w:szCs w:val="20"/>
        </w:rPr>
      </w:pPr>
    </w:p>
    <w:p w:rsidR="00267874" w:rsidRDefault="00267874" w:rsidP="00E813C0">
      <w:pPr>
        <w:jc w:val="both"/>
        <w:rPr>
          <w:sz w:val="20"/>
          <w:szCs w:val="20"/>
        </w:rPr>
      </w:pPr>
    </w:p>
    <w:p w:rsidR="00267874" w:rsidRDefault="00267874" w:rsidP="00E813C0">
      <w:pPr>
        <w:jc w:val="both"/>
        <w:rPr>
          <w:sz w:val="20"/>
          <w:szCs w:val="20"/>
        </w:rPr>
      </w:pPr>
    </w:p>
    <w:p w:rsidR="00267874" w:rsidRDefault="00267874" w:rsidP="00E813C0">
      <w:pPr>
        <w:jc w:val="both"/>
        <w:rPr>
          <w:sz w:val="20"/>
          <w:szCs w:val="20"/>
        </w:rPr>
      </w:pPr>
    </w:p>
    <w:p w:rsidR="00267874" w:rsidRDefault="00267874" w:rsidP="00E813C0">
      <w:pPr>
        <w:jc w:val="both"/>
        <w:rPr>
          <w:sz w:val="20"/>
          <w:szCs w:val="20"/>
        </w:rPr>
      </w:pPr>
    </w:p>
    <w:p w:rsidR="00267874" w:rsidRDefault="00267874" w:rsidP="00E813C0">
      <w:pPr>
        <w:jc w:val="both"/>
        <w:rPr>
          <w:sz w:val="20"/>
          <w:szCs w:val="20"/>
        </w:rPr>
      </w:pPr>
    </w:p>
    <w:p w:rsidR="00267874" w:rsidRDefault="00267874" w:rsidP="00E813C0">
      <w:pPr>
        <w:jc w:val="both"/>
        <w:rPr>
          <w:sz w:val="20"/>
          <w:szCs w:val="20"/>
        </w:rPr>
      </w:pPr>
    </w:p>
    <w:p w:rsidR="00267874" w:rsidRDefault="00267874" w:rsidP="00E813C0">
      <w:pPr>
        <w:jc w:val="both"/>
        <w:rPr>
          <w:sz w:val="20"/>
          <w:szCs w:val="20"/>
        </w:rPr>
      </w:pPr>
    </w:p>
    <w:p w:rsidR="00267874" w:rsidRDefault="00267874" w:rsidP="00E813C0">
      <w:pPr>
        <w:jc w:val="both"/>
        <w:rPr>
          <w:sz w:val="20"/>
          <w:szCs w:val="20"/>
        </w:rPr>
      </w:pPr>
    </w:p>
    <w:p w:rsidR="00267874" w:rsidRDefault="00267874" w:rsidP="00E813C0">
      <w:pPr>
        <w:jc w:val="both"/>
        <w:rPr>
          <w:sz w:val="20"/>
          <w:szCs w:val="20"/>
        </w:rPr>
      </w:pPr>
    </w:p>
    <w:p w:rsidR="00267874" w:rsidRDefault="00267874" w:rsidP="00E813C0">
      <w:pPr>
        <w:jc w:val="both"/>
        <w:rPr>
          <w:sz w:val="20"/>
          <w:szCs w:val="20"/>
        </w:rPr>
      </w:pPr>
    </w:p>
    <w:p w:rsidR="00267874" w:rsidRDefault="00267874" w:rsidP="00E813C0">
      <w:pPr>
        <w:jc w:val="both"/>
        <w:rPr>
          <w:sz w:val="20"/>
          <w:szCs w:val="20"/>
        </w:rPr>
      </w:pPr>
    </w:p>
    <w:p w:rsidR="00267874" w:rsidRPr="008B43C9" w:rsidRDefault="00267874" w:rsidP="00E813C0">
      <w:pPr>
        <w:jc w:val="both"/>
        <w:rPr>
          <w:sz w:val="20"/>
          <w:szCs w:val="20"/>
        </w:rPr>
      </w:pPr>
      <w:r>
        <w:rPr>
          <w:sz w:val="20"/>
          <w:szCs w:val="20"/>
        </w:rPr>
        <w:t>Исп.: Кузнецова Л.П.</w:t>
      </w:r>
    </w:p>
    <w:p w:rsidR="00267874" w:rsidRDefault="00267874" w:rsidP="00E813C0">
      <w:pPr>
        <w:jc w:val="both"/>
        <w:rPr>
          <w:sz w:val="20"/>
          <w:szCs w:val="20"/>
        </w:rPr>
        <w:sectPr w:rsidR="00267874" w:rsidSect="00B66F13">
          <w:pgSz w:w="11906" w:h="16838"/>
          <w:pgMar w:top="567" w:right="851" w:bottom="851" w:left="851" w:header="709" w:footer="709" w:gutter="0"/>
          <w:cols w:space="708"/>
          <w:docGrid w:linePitch="360"/>
        </w:sectPr>
      </w:pPr>
      <w:r w:rsidRPr="008B43C9">
        <w:rPr>
          <w:sz w:val="20"/>
          <w:szCs w:val="20"/>
        </w:rPr>
        <w:t>93-</w:t>
      </w:r>
      <w:r>
        <w:rPr>
          <w:sz w:val="20"/>
          <w:szCs w:val="20"/>
        </w:rPr>
        <w:t>766</w:t>
      </w:r>
    </w:p>
    <w:p w:rsidR="00267874" w:rsidRDefault="00267874" w:rsidP="00E813C0">
      <w:pPr>
        <w:jc w:val="both"/>
        <w:rPr>
          <w:sz w:val="20"/>
          <w:szCs w:val="20"/>
        </w:rPr>
      </w:pPr>
    </w:p>
    <w:p w:rsidR="00267874" w:rsidRDefault="00267874" w:rsidP="00201567">
      <w:pPr>
        <w:jc w:val="right"/>
      </w:pPr>
      <w:r>
        <w:t>Приложение  № 1</w:t>
      </w:r>
    </w:p>
    <w:p w:rsidR="00267874" w:rsidRDefault="00267874" w:rsidP="00201567">
      <w:pPr>
        <w:jc w:val="right"/>
      </w:pPr>
      <w:r>
        <w:t>к постановлению главы</w:t>
      </w:r>
    </w:p>
    <w:p w:rsidR="00267874" w:rsidRDefault="00267874" w:rsidP="00201567">
      <w:pPr>
        <w:jc w:val="right"/>
      </w:pPr>
      <w:r>
        <w:t>Табулгинскогосельсовета</w:t>
      </w:r>
    </w:p>
    <w:p w:rsidR="00267874" w:rsidRDefault="00267874" w:rsidP="00201567">
      <w:pPr>
        <w:jc w:val="right"/>
      </w:pPr>
      <w:r>
        <w:t>Чистоозерного  района</w:t>
      </w:r>
    </w:p>
    <w:p w:rsidR="00267874" w:rsidRDefault="00267874" w:rsidP="00201567">
      <w:pPr>
        <w:jc w:val="right"/>
      </w:pPr>
      <w:r>
        <w:t>Новосибирской  области</w:t>
      </w:r>
    </w:p>
    <w:p w:rsidR="00267874" w:rsidRDefault="00267874" w:rsidP="00201567">
      <w:pPr>
        <w:jc w:val="right"/>
      </w:pPr>
      <w:r>
        <w:t>от  19.03.2019  № 22</w:t>
      </w:r>
    </w:p>
    <w:p w:rsidR="00267874" w:rsidRDefault="00267874" w:rsidP="00201567">
      <w:pPr>
        <w:jc w:val="right"/>
      </w:pPr>
    </w:p>
    <w:p w:rsidR="00267874" w:rsidRDefault="00267874" w:rsidP="00201567">
      <w:pPr>
        <w:jc w:val="right"/>
      </w:pPr>
    </w:p>
    <w:p w:rsidR="00267874" w:rsidRDefault="00267874" w:rsidP="000749A6">
      <w:pPr>
        <w:jc w:val="center"/>
      </w:pPr>
      <w:r>
        <w:t>Схема</w:t>
      </w:r>
    </w:p>
    <w:p w:rsidR="00267874" w:rsidRDefault="00267874" w:rsidP="00201567">
      <w:pPr>
        <w:jc w:val="center"/>
      </w:pPr>
      <w:r>
        <w:t xml:space="preserve">размещения нестационарных торговых объектов на территории  </w:t>
      </w:r>
    </w:p>
    <w:p w:rsidR="00267874" w:rsidRDefault="00267874" w:rsidP="00201567">
      <w:pPr>
        <w:jc w:val="center"/>
      </w:pPr>
      <w:r>
        <w:t>Табулгинского сельсовета Чистоозерного района Новосибирской  области</w:t>
      </w:r>
    </w:p>
    <w:p w:rsidR="00267874" w:rsidRDefault="00267874" w:rsidP="00201567">
      <w:pPr>
        <w:jc w:val="center"/>
      </w:pPr>
      <w:r>
        <w:t>(Текстовая часть)</w:t>
      </w:r>
    </w:p>
    <w:p w:rsidR="00267874" w:rsidRDefault="00267874" w:rsidP="00201567">
      <w:pPr>
        <w:jc w:val="center"/>
      </w:pPr>
    </w:p>
    <w:p w:rsidR="00267874" w:rsidRDefault="00267874" w:rsidP="000749A6">
      <w:pPr>
        <w:jc w:val="right"/>
      </w:pPr>
    </w:p>
    <w:tbl>
      <w:tblPr>
        <w:tblpPr w:leftFromText="180" w:rightFromText="180" w:vertAnchor="text" w:horzAnchor="page" w:tblpX="826" w:tblpY="360"/>
        <w:tblW w:w="149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40"/>
        <w:gridCol w:w="1968"/>
        <w:gridCol w:w="1017"/>
        <w:gridCol w:w="1911"/>
        <w:gridCol w:w="1372"/>
        <w:gridCol w:w="1834"/>
        <w:gridCol w:w="2379"/>
        <w:gridCol w:w="1919"/>
        <w:gridCol w:w="1968"/>
      </w:tblGrid>
      <w:tr w:rsidR="00267874" w:rsidRPr="00B66F13" w:rsidTr="00493C90">
        <w:tc>
          <w:tcPr>
            <w:tcW w:w="540" w:type="dxa"/>
          </w:tcPr>
          <w:p w:rsidR="00267874" w:rsidRPr="00EA4463" w:rsidRDefault="00267874" w:rsidP="00B66F13">
            <w:pPr>
              <w:ind w:right="-456"/>
              <w:rPr>
                <w:sz w:val="22"/>
                <w:szCs w:val="22"/>
                <w:lang w:eastAsia="en-US"/>
              </w:rPr>
            </w:pPr>
            <w:r w:rsidRPr="00EA4463">
              <w:rPr>
                <w:sz w:val="22"/>
                <w:szCs w:val="22"/>
                <w:lang w:eastAsia="en-US"/>
              </w:rPr>
              <w:t>№</w:t>
            </w:r>
          </w:p>
          <w:p w:rsidR="00267874" w:rsidRPr="00EA4463" w:rsidRDefault="00267874" w:rsidP="00B66F13">
            <w:pPr>
              <w:ind w:right="-456"/>
              <w:rPr>
                <w:sz w:val="22"/>
                <w:szCs w:val="22"/>
                <w:lang w:eastAsia="en-US"/>
              </w:rPr>
            </w:pPr>
            <w:r w:rsidRPr="00EA4463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968" w:type="dxa"/>
          </w:tcPr>
          <w:p w:rsidR="00267874" w:rsidRPr="00EA4463" w:rsidRDefault="00267874" w:rsidP="00B66F13">
            <w:pPr>
              <w:ind w:right="-456"/>
              <w:rPr>
                <w:sz w:val="22"/>
                <w:szCs w:val="22"/>
                <w:lang w:eastAsia="en-US"/>
              </w:rPr>
            </w:pPr>
            <w:r w:rsidRPr="00EA4463">
              <w:rPr>
                <w:sz w:val="22"/>
                <w:szCs w:val="22"/>
                <w:lang w:eastAsia="en-US"/>
              </w:rPr>
              <w:t>Адресный</w:t>
            </w:r>
          </w:p>
          <w:p w:rsidR="00267874" w:rsidRPr="00EA4463" w:rsidRDefault="00267874" w:rsidP="00B66F13">
            <w:pPr>
              <w:ind w:right="-456"/>
              <w:rPr>
                <w:sz w:val="22"/>
                <w:szCs w:val="22"/>
                <w:lang w:eastAsia="en-US"/>
              </w:rPr>
            </w:pPr>
            <w:r w:rsidRPr="00EA4463">
              <w:rPr>
                <w:sz w:val="22"/>
                <w:szCs w:val="22"/>
                <w:lang w:eastAsia="en-US"/>
              </w:rPr>
              <w:t>ориентир - место размещения нестационарного торгового объекта (район, адрес)</w:t>
            </w:r>
          </w:p>
        </w:tc>
        <w:tc>
          <w:tcPr>
            <w:tcW w:w="1017" w:type="dxa"/>
          </w:tcPr>
          <w:p w:rsidR="00267874" w:rsidRPr="00EA4463" w:rsidRDefault="00267874" w:rsidP="00B66F13">
            <w:pPr>
              <w:ind w:right="-456"/>
              <w:rPr>
                <w:sz w:val="22"/>
                <w:szCs w:val="22"/>
                <w:lang w:eastAsia="en-US"/>
              </w:rPr>
            </w:pPr>
            <w:r w:rsidRPr="00EA4463">
              <w:rPr>
                <w:sz w:val="22"/>
                <w:szCs w:val="22"/>
                <w:lang w:eastAsia="en-US"/>
              </w:rPr>
              <w:t xml:space="preserve">Вид </w:t>
            </w:r>
          </w:p>
          <w:p w:rsidR="00267874" w:rsidRPr="00EA4463" w:rsidRDefault="00267874" w:rsidP="00B66F13">
            <w:pPr>
              <w:ind w:right="-456"/>
              <w:rPr>
                <w:sz w:val="22"/>
                <w:szCs w:val="22"/>
                <w:lang w:eastAsia="en-US"/>
              </w:rPr>
            </w:pPr>
            <w:r w:rsidRPr="00EA4463">
              <w:rPr>
                <w:sz w:val="22"/>
                <w:szCs w:val="22"/>
                <w:lang w:eastAsia="en-US"/>
              </w:rPr>
              <w:t>объекта</w:t>
            </w:r>
          </w:p>
        </w:tc>
        <w:tc>
          <w:tcPr>
            <w:tcW w:w="1911" w:type="dxa"/>
          </w:tcPr>
          <w:p w:rsidR="00267874" w:rsidRPr="00EA4463" w:rsidRDefault="00267874" w:rsidP="00B66F13">
            <w:pPr>
              <w:ind w:right="-456"/>
              <w:rPr>
                <w:sz w:val="22"/>
                <w:szCs w:val="22"/>
                <w:lang w:eastAsia="en-US"/>
              </w:rPr>
            </w:pPr>
            <w:r w:rsidRPr="00EA4463">
              <w:rPr>
                <w:sz w:val="22"/>
                <w:szCs w:val="22"/>
                <w:lang w:eastAsia="en-US"/>
              </w:rPr>
              <w:t>Количество нестационарных</w:t>
            </w:r>
          </w:p>
          <w:p w:rsidR="00267874" w:rsidRPr="00EA4463" w:rsidRDefault="00267874" w:rsidP="00B66F13">
            <w:pPr>
              <w:ind w:right="-456"/>
              <w:rPr>
                <w:sz w:val="22"/>
                <w:szCs w:val="22"/>
                <w:lang w:eastAsia="en-US"/>
              </w:rPr>
            </w:pPr>
            <w:r w:rsidRPr="00EA4463">
              <w:rPr>
                <w:sz w:val="22"/>
                <w:szCs w:val="22"/>
                <w:lang w:eastAsia="en-US"/>
              </w:rPr>
              <w:t>торговых</w:t>
            </w:r>
          </w:p>
          <w:p w:rsidR="00267874" w:rsidRPr="00EA4463" w:rsidRDefault="00267874" w:rsidP="00B66F13">
            <w:pPr>
              <w:ind w:right="-456"/>
              <w:rPr>
                <w:sz w:val="22"/>
                <w:szCs w:val="22"/>
                <w:lang w:eastAsia="en-US"/>
              </w:rPr>
            </w:pPr>
            <w:r w:rsidRPr="00EA4463">
              <w:rPr>
                <w:sz w:val="22"/>
                <w:szCs w:val="22"/>
                <w:lang w:eastAsia="en-US"/>
              </w:rPr>
              <w:t>объектов</w:t>
            </w:r>
          </w:p>
        </w:tc>
        <w:tc>
          <w:tcPr>
            <w:tcW w:w="1372" w:type="dxa"/>
          </w:tcPr>
          <w:p w:rsidR="00267874" w:rsidRPr="00EA4463" w:rsidRDefault="00267874" w:rsidP="00B66F13">
            <w:pPr>
              <w:ind w:right="-456"/>
              <w:rPr>
                <w:sz w:val="22"/>
                <w:szCs w:val="22"/>
                <w:lang w:eastAsia="en-US"/>
              </w:rPr>
            </w:pPr>
            <w:r w:rsidRPr="00EA4463">
              <w:rPr>
                <w:sz w:val="22"/>
                <w:szCs w:val="22"/>
                <w:lang w:eastAsia="en-US"/>
              </w:rPr>
              <w:t>Площадь земельного участка</w:t>
            </w:r>
          </w:p>
        </w:tc>
        <w:tc>
          <w:tcPr>
            <w:tcW w:w="1834" w:type="dxa"/>
          </w:tcPr>
          <w:p w:rsidR="00267874" w:rsidRPr="00EA4463" w:rsidRDefault="00267874" w:rsidP="00B66F13">
            <w:pPr>
              <w:ind w:right="-456"/>
              <w:rPr>
                <w:sz w:val="22"/>
                <w:szCs w:val="22"/>
                <w:lang w:eastAsia="en-US"/>
              </w:rPr>
            </w:pPr>
            <w:r w:rsidRPr="00EA4463">
              <w:rPr>
                <w:sz w:val="22"/>
                <w:szCs w:val="22"/>
                <w:lang w:eastAsia="en-US"/>
              </w:rPr>
              <w:t>Площадь</w:t>
            </w:r>
          </w:p>
          <w:p w:rsidR="00267874" w:rsidRPr="00EA4463" w:rsidRDefault="00267874" w:rsidP="00B66F13">
            <w:pPr>
              <w:ind w:right="-456"/>
              <w:rPr>
                <w:sz w:val="22"/>
                <w:szCs w:val="22"/>
                <w:lang w:eastAsia="en-US"/>
              </w:rPr>
            </w:pPr>
            <w:r w:rsidRPr="00EA4463">
              <w:rPr>
                <w:sz w:val="22"/>
                <w:szCs w:val="22"/>
                <w:lang w:eastAsia="en-US"/>
              </w:rPr>
              <w:t>нестационарного</w:t>
            </w:r>
          </w:p>
          <w:p w:rsidR="00267874" w:rsidRPr="00EA4463" w:rsidRDefault="00267874" w:rsidP="00B66F13">
            <w:pPr>
              <w:ind w:right="-456"/>
              <w:rPr>
                <w:sz w:val="22"/>
                <w:szCs w:val="22"/>
                <w:lang w:eastAsia="en-US"/>
              </w:rPr>
            </w:pPr>
            <w:r w:rsidRPr="00EA4463">
              <w:rPr>
                <w:sz w:val="22"/>
                <w:szCs w:val="22"/>
                <w:lang w:eastAsia="en-US"/>
              </w:rPr>
              <w:t>торгового</w:t>
            </w:r>
          </w:p>
          <w:p w:rsidR="00267874" w:rsidRPr="00EA4463" w:rsidRDefault="00267874" w:rsidP="00B66F13">
            <w:pPr>
              <w:ind w:right="-456"/>
              <w:rPr>
                <w:sz w:val="22"/>
                <w:szCs w:val="22"/>
                <w:lang w:eastAsia="en-US"/>
              </w:rPr>
            </w:pPr>
            <w:r w:rsidRPr="00EA4463">
              <w:rPr>
                <w:sz w:val="22"/>
                <w:szCs w:val="22"/>
                <w:lang w:eastAsia="en-US"/>
              </w:rPr>
              <w:t>объекта</w:t>
            </w:r>
          </w:p>
        </w:tc>
        <w:tc>
          <w:tcPr>
            <w:tcW w:w="2379" w:type="dxa"/>
          </w:tcPr>
          <w:p w:rsidR="00267874" w:rsidRPr="00EA4463" w:rsidRDefault="00267874" w:rsidP="00B66F13">
            <w:pPr>
              <w:ind w:right="-456"/>
              <w:rPr>
                <w:sz w:val="22"/>
                <w:szCs w:val="22"/>
                <w:lang w:eastAsia="en-US"/>
              </w:rPr>
            </w:pPr>
            <w:r w:rsidRPr="00EA4463">
              <w:rPr>
                <w:sz w:val="22"/>
                <w:szCs w:val="22"/>
                <w:lang w:eastAsia="en-US"/>
              </w:rPr>
              <w:t>Специализация</w:t>
            </w:r>
          </w:p>
          <w:p w:rsidR="00267874" w:rsidRPr="00EA4463" w:rsidRDefault="00267874" w:rsidP="00B66F13">
            <w:pPr>
              <w:ind w:right="-456"/>
              <w:rPr>
                <w:sz w:val="22"/>
                <w:szCs w:val="22"/>
                <w:lang w:eastAsia="en-US"/>
              </w:rPr>
            </w:pPr>
            <w:r w:rsidRPr="00EA4463">
              <w:rPr>
                <w:sz w:val="22"/>
                <w:szCs w:val="22"/>
                <w:lang w:eastAsia="en-US"/>
              </w:rPr>
              <w:t xml:space="preserve">(ассортимент </w:t>
            </w:r>
          </w:p>
          <w:p w:rsidR="00267874" w:rsidRPr="00EA4463" w:rsidRDefault="00267874" w:rsidP="00B66F13">
            <w:pPr>
              <w:ind w:right="-456"/>
              <w:rPr>
                <w:sz w:val="22"/>
                <w:szCs w:val="22"/>
                <w:lang w:eastAsia="en-US"/>
              </w:rPr>
            </w:pPr>
            <w:r w:rsidRPr="00EA4463">
              <w:rPr>
                <w:sz w:val="22"/>
                <w:szCs w:val="22"/>
                <w:lang w:eastAsia="en-US"/>
              </w:rPr>
              <w:t xml:space="preserve">реализуемой </w:t>
            </w:r>
          </w:p>
          <w:p w:rsidR="00267874" w:rsidRPr="00EA4463" w:rsidRDefault="00267874" w:rsidP="00B66F13">
            <w:pPr>
              <w:ind w:right="-456"/>
              <w:rPr>
                <w:sz w:val="22"/>
                <w:szCs w:val="22"/>
                <w:lang w:eastAsia="en-US"/>
              </w:rPr>
            </w:pPr>
            <w:r w:rsidRPr="00EA4463">
              <w:rPr>
                <w:sz w:val="22"/>
                <w:szCs w:val="22"/>
                <w:lang w:eastAsia="en-US"/>
              </w:rPr>
              <w:t>продукции)</w:t>
            </w:r>
          </w:p>
        </w:tc>
        <w:tc>
          <w:tcPr>
            <w:tcW w:w="1919" w:type="dxa"/>
          </w:tcPr>
          <w:p w:rsidR="00267874" w:rsidRPr="00EA4463" w:rsidRDefault="00267874" w:rsidP="00B66F13">
            <w:pPr>
              <w:ind w:right="-456"/>
              <w:rPr>
                <w:sz w:val="22"/>
                <w:szCs w:val="22"/>
                <w:lang w:eastAsia="en-US"/>
              </w:rPr>
            </w:pPr>
            <w:r w:rsidRPr="00EA4463">
              <w:rPr>
                <w:sz w:val="22"/>
                <w:szCs w:val="22"/>
                <w:lang w:eastAsia="en-US"/>
              </w:rPr>
              <w:t>Собственник</w:t>
            </w:r>
          </w:p>
          <w:p w:rsidR="00267874" w:rsidRPr="00EA4463" w:rsidRDefault="00267874" w:rsidP="00B66F13">
            <w:pPr>
              <w:ind w:right="-456"/>
              <w:rPr>
                <w:sz w:val="22"/>
                <w:szCs w:val="22"/>
                <w:lang w:eastAsia="en-US"/>
              </w:rPr>
            </w:pPr>
            <w:r w:rsidRPr="00EA4463">
              <w:rPr>
                <w:sz w:val="22"/>
                <w:szCs w:val="22"/>
                <w:lang w:eastAsia="en-US"/>
              </w:rPr>
              <w:t>земельного</w:t>
            </w:r>
          </w:p>
          <w:p w:rsidR="00267874" w:rsidRPr="00EA4463" w:rsidRDefault="00267874" w:rsidP="00B66F13">
            <w:pPr>
              <w:ind w:right="-456"/>
              <w:rPr>
                <w:sz w:val="22"/>
                <w:szCs w:val="22"/>
                <w:lang w:eastAsia="en-US"/>
              </w:rPr>
            </w:pPr>
            <w:r w:rsidRPr="00EA4463">
              <w:rPr>
                <w:sz w:val="22"/>
                <w:szCs w:val="22"/>
                <w:lang w:eastAsia="en-US"/>
              </w:rPr>
              <w:t xml:space="preserve"> участка, на</w:t>
            </w:r>
          </w:p>
          <w:p w:rsidR="00267874" w:rsidRPr="00EA4463" w:rsidRDefault="00267874" w:rsidP="00B66F13">
            <w:pPr>
              <w:ind w:right="-456"/>
              <w:rPr>
                <w:sz w:val="22"/>
                <w:szCs w:val="22"/>
                <w:lang w:eastAsia="en-US"/>
              </w:rPr>
            </w:pPr>
            <w:r w:rsidRPr="00EA4463">
              <w:rPr>
                <w:sz w:val="22"/>
                <w:szCs w:val="22"/>
                <w:lang w:eastAsia="en-US"/>
              </w:rPr>
              <w:t>котором</w:t>
            </w:r>
          </w:p>
          <w:p w:rsidR="00267874" w:rsidRPr="00EA4463" w:rsidRDefault="00267874" w:rsidP="00B66F13">
            <w:pPr>
              <w:ind w:right="-456"/>
              <w:rPr>
                <w:sz w:val="22"/>
                <w:szCs w:val="22"/>
                <w:lang w:eastAsia="en-US"/>
              </w:rPr>
            </w:pPr>
            <w:r w:rsidRPr="00EA4463">
              <w:rPr>
                <w:sz w:val="22"/>
                <w:szCs w:val="22"/>
                <w:lang w:eastAsia="en-US"/>
              </w:rPr>
              <w:t>расположен  нестационарный</w:t>
            </w:r>
          </w:p>
          <w:p w:rsidR="00267874" w:rsidRPr="00EA4463" w:rsidRDefault="00267874" w:rsidP="00B66F13">
            <w:pPr>
              <w:ind w:right="-456"/>
              <w:rPr>
                <w:sz w:val="22"/>
                <w:szCs w:val="22"/>
                <w:lang w:eastAsia="en-US"/>
              </w:rPr>
            </w:pPr>
            <w:r w:rsidRPr="00EA4463">
              <w:rPr>
                <w:sz w:val="22"/>
                <w:szCs w:val="22"/>
                <w:lang w:eastAsia="en-US"/>
              </w:rPr>
              <w:t>торговый</w:t>
            </w:r>
          </w:p>
          <w:p w:rsidR="00267874" w:rsidRPr="00EA4463" w:rsidRDefault="00267874" w:rsidP="00B66F13">
            <w:pPr>
              <w:ind w:right="-456"/>
              <w:rPr>
                <w:sz w:val="22"/>
                <w:szCs w:val="22"/>
                <w:lang w:eastAsia="en-US"/>
              </w:rPr>
            </w:pPr>
            <w:r w:rsidRPr="00EA4463">
              <w:rPr>
                <w:sz w:val="22"/>
                <w:szCs w:val="22"/>
                <w:lang w:eastAsia="en-US"/>
              </w:rPr>
              <w:t>объект</w:t>
            </w:r>
          </w:p>
        </w:tc>
        <w:tc>
          <w:tcPr>
            <w:tcW w:w="1968" w:type="dxa"/>
          </w:tcPr>
          <w:p w:rsidR="00267874" w:rsidRPr="00EA4463" w:rsidRDefault="00267874" w:rsidP="00B66F13">
            <w:pPr>
              <w:ind w:right="-456"/>
              <w:rPr>
                <w:sz w:val="22"/>
                <w:szCs w:val="22"/>
                <w:lang w:eastAsia="en-US"/>
              </w:rPr>
            </w:pPr>
            <w:r w:rsidRPr="00EA4463">
              <w:rPr>
                <w:sz w:val="22"/>
                <w:szCs w:val="22"/>
                <w:lang w:eastAsia="en-US"/>
              </w:rPr>
              <w:t xml:space="preserve">Период разрешения </w:t>
            </w:r>
          </w:p>
          <w:p w:rsidR="00267874" w:rsidRPr="00EA4463" w:rsidRDefault="00267874" w:rsidP="00B66F13">
            <w:pPr>
              <w:ind w:right="-456"/>
              <w:rPr>
                <w:sz w:val="22"/>
                <w:szCs w:val="22"/>
                <w:lang w:eastAsia="en-US"/>
              </w:rPr>
            </w:pPr>
            <w:r w:rsidRPr="00EA4463">
              <w:rPr>
                <w:sz w:val="22"/>
                <w:szCs w:val="22"/>
                <w:lang w:eastAsia="en-US"/>
              </w:rPr>
              <w:t>на размещение   нестационарного</w:t>
            </w:r>
          </w:p>
          <w:p w:rsidR="00267874" w:rsidRPr="00EA4463" w:rsidRDefault="00267874" w:rsidP="00B66F13">
            <w:pPr>
              <w:ind w:right="-456"/>
              <w:rPr>
                <w:sz w:val="22"/>
                <w:szCs w:val="22"/>
                <w:lang w:eastAsia="en-US"/>
              </w:rPr>
            </w:pPr>
            <w:r w:rsidRPr="00EA4463">
              <w:rPr>
                <w:sz w:val="22"/>
                <w:szCs w:val="22"/>
                <w:lang w:eastAsia="en-US"/>
              </w:rPr>
              <w:t>торгового</w:t>
            </w:r>
          </w:p>
          <w:p w:rsidR="00267874" w:rsidRPr="00EA4463" w:rsidRDefault="00267874" w:rsidP="00B66F13">
            <w:pPr>
              <w:ind w:right="-456"/>
              <w:rPr>
                <w:sz w:val="22"/>
                <w:szCs w:val="22"/>
                <w:lang w:eastAsia="en-US"/>
              </w:rPr>
            </w:pPr>
            <w:r w:rsidRPr="00EA4463">
              <w:rPr>
                <w:sz w:val="22"/>
                <w:szCs w:val="22"/>
                <w:lang w:eastAsia="en-US"/>
              </w:rPr>
              <w:t>объекта</w:t>
            </w:r>
          </w:p>
        </w:tc>
      </w:tr>
      <w:tr w:rsidR="00267874" w:rsidRPr="00B66F13" w:rsidTr="00493C90">
        <w:tc>
          <w:tcPr>
            <w:tcW w:w="540" w:type="dxa"/>
          </w:tcPr>
          <w:p w:rsidR="00267874" w:rsidRPr="00EA4463" w:rsidRDefault="00267874" w:rsidP="00B66F13">
            <w:pPr>
              <w:ind w:right="-456"/>
              <w:rPr>
                <w:sz w:val="22"/>
                <w:szCs w:val="22"/>
                <w:lang w:eastAsia="en-US"/>
              </w:rPr>
            </w:pPr>
            <w:r w:rsidRPr="00EA4463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968" w:type="dxa"/>
          </w:tcPr>
          <w:p w:rsidR="00267874" w:rsidRPr="00EA4463" w:rsidRDefault="00267874" w:rsidP="00B66F13">
            <w:pPr>
              <w:ind w:right="-456"/>
              <w:rPr>
                <w:sz w:val="22"/>
                <w:szCs w:val="22"/>
                <w:lang w:eastAsia="en-US"/>
              </w:rPr>
            </w:pPr>
            <w:r w:rsidRPr="00EA4463">
              <w:rPr>
                <w:sz w:val="22"/>
                <w:szCs w:val="22"/>
                <w:lang w:eastAsia="en-US"/>
              </w:rPr>
              <w:t xml:space="preserve">пос.Озерный, ул. Моторная, дом 3, </w:t>
            </w:r>
          </w:p>
          <w:p w:rsidR="00267874" w:rsidRPr="00EA4463" w:rsidRDefault="00267874" w:rsidP="00B66F13">
            <w:pPr>
              <w:ind w:right="-456"/>
              <w:rPr>
                <w:sz w:val="22"/>
                <w:szCs w:val="22"/>
                <w:lang w:eastAsia="en-US"/>
              </w:rPr>
            </w:pPr>
            <w:r w:rsidRPr="00EA4463">
              <w:rPr>
                <w:sz w:val="22"/>
                <w:szCs w:val="22"/>
                <w:lang w:eastAsia="en-US"/>
              </w:rPr>
              <w:t>кв.1</w:t>
            </w:r>
          </w:p>
          <w:p w:rsidR="00267874" w:rsidRPr="00EA4463" w:rsidRDefault="00267874" w:rsidP="00B66F13">
            <w:pPr>
              <w:ind w:right="-456"/>
              <w:rPr>
                <w:sz w:val="22"/>
                <w:szCs w:val="22"/>
                <w:lang w:eastAsia="en-US"/>
              </w:rPr>
            </w:pPr>
            <w:r w:rsidRPr="00EA4463">
              <w:rPr>
                <w:sz w:val="22"/>
                <w:szCs w:val="22"/>
                <w:lang w:eastAsia="en-US"/>
              </w:rPr>
              <w:t xml:space="preserve"> площадь перед магазином</w:t>
            </w:r>
          </w:p>
          <w:p w:rsidR="00267874" w:rsidRPr="00EA4463" w:rsidRDefault="00267874" w:rsidP="00B66F13">
            <w:pPr>
              <w:ind w:right="-456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17" w:type="dxa"/>
          </w:tcPr>
          <w:p w:rsidR="00267874" w:rsidRPr="00EA4463" w:rsidRDefault="00267874" w:rsidP="00B66F13">
            <w:pPr>
              <w:ind w:right="-456"/>
              <w:rPr>
                <w:sz w:val="22"/>
                <w:szCs w:val="22"/>
                <w:lang w:eastAsia="en-US"/>
              </w:rPr>
            </w:pPr>
            <w:r w:rsidRPr="00EA4463">
              <w:rPr>
                <w:sz w:val="22"/>
                <w:szCs w:val="22"/>
                <w:lang w:eastAsia="en-US"/>
              </w:rPr>
              <w:t>лотки</w:t>
            </w:r>
          </w:p>
        </w:tc>
        <w:tc>
          <w:tcPr>
            <w:tcW w:w="1911" w:type="dxa"/>
          </w:tcPr>
          <w:p w:rsidR="00267874" w:rsidRPr="00EA4463" w:rsidRDefault="00267874" w:rsidP="00B66F13">
            <w:pPr>
              <w:ind w:right="-456"/>
              <w:rPr>
                <w:sz w:val="22"/>
                <w:szCs w:val="22"/>
                <w:lang w:eastAsia="en-US"/>
              </w:rPr>
            </w:pPr>
            <w:r w:rsidRPr="00EA4463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372" w:type="dxa"/>
          </w:tcPr>
          <w:p w:rsidR="00267874" w:rsidRPr="00EA4463" w:rsidRDefault="00267874" w:rsidP="00B66F13">
            <w:pPr>
              <w:ind w:right="-456"/>
              <w:rPr>
                <w:sz w:val="22"/>
                <w:szCs w:val="22"/>
                <w:lang w:eastAsia="en-US"/>
              </w:rPr>
            </w:pPr>
            <w:r w:rsidRPr="00EA4463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834" w:type="dxa"/>
          </w:tcPr>
          <w:p w:rsidR="00267874" w:rsidRPr="00EA4463" w:rsidRDefault="00267874" w:rsidP="00B66F13">
            <w:pPr>
              <w:ind w:right="-456"/>
              <w:rPr>
                <w:sz w:val="22"/>
                <w:szCs w:val="22"/>
                <w:lang w:eastAsia="en-US"/>
              </w:rPr>
            </w:pPr>
            <w:r w:rsidRPr="00EA4463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379" w:type="dxa"/>
          </w:tcPr>
          <w:p w:rsidR="00267874" w:rsidRPr="00EA4463" w:rsidRDefault="00267874" w:rsidP="00B66F13">
            <w:pPr>
              <w:ind w:right="-456"/>
              <w:rPr>
                <w:sz w:val="22"/>
                <w:szCs w:val="22"/>
                <w:lang w:eastAsia="en-US"/>
              </w:rPr>
            </w:pPr>
            <w:r w:rsidRPr="00EA4463">
              <w:rPr>
                <w:sz w:val="22"/>
                <w:szCs w:val="22"/>
                <w:lang w:eastAsia="en-US"/>
              </w:rPr>
              <w:t xml:space="preserve">смешанные </w:t>
            </w:r>
          </w:p>
          <w:p w:rsidR="00267874" w:rsidRPr="00EA4463" w:rsidRDefault="00267874" w:rsidP="00B66F13">
            <w:pPr>
              <w:ind w:right="-456"/>
              <w:rPr>
                <w:sz w:val="22"/>
                <w:szCs w:val="22"/>
                <w:lang w:eastAsia="en-US"/>
              </w:rPr>
            </w:pPr>
            <w:r w:rsidRPr="00EA4463">
              <w:rPr>
                <w:sz w:val="22"/>
                <w:szCs w:val="22"/>
                <w:lang w:eastAsia="en-US"/>
              </w:rPr>
              <w:t>товары</w:t>
            </w:r>
          </w:p>
        </w:tc>
        <w:tc>
          <w:tcPr>
            <w:tcW w:w="1919" w:type="dxa"/>
          </w:tcPr>
          <w:p w:rsidR="00267874" w:rsidRPr="00EA4463" w:rsidRDefault="00267874" w:rsidP="00B66F13">
            <w:pPr>
              <w:ind w:right="-456"/>
              <w:rPr>
                <w:sz w:val="22"/>
                <w:szCs w:val="22"/>
                <w:lang w:eastAsia="en-US"/>
              </w:rPr>
            </w:pPr>
            <w:r w:rsidRPr="00EA4463">
              <w:rPr>
                <w:sz w:val="22"/>
                <w:szCs w:val="22"/>
                <w:lang w:eastAsia="en-US"/>
              </w:rPr>
              <w:t>собственность земельного</w:t>
            </w:r>
          </w:p>
          <w:p w:rsidR="00267874" w:rsidRPr="00EA4463" w:rsidRDefault="00267874" w:rsidP="00B66F13">
            <w:pPr>
              <w:ind w:right="-456"/>
              <w:rPr>
                <w:sz w:val="22"/>
                <w:szCs w:val="22"/>
                <w:lang w:eastAsia="en-US"/>
              </w:rPr>
            </w:pPr>
            <w:r w:rsidRPr="00EA4463">
              <w:rPr>
                <w:sz w:val="22"/>
                <w:szCs w:val="22"/>
                <w:lang w:eastAsia="en-US"/>
              </w:rPr>
              <w:t xml:space="preserve"> участка не разграничена</w:t>
            </w:r>
          </w:p>
        </w:tc>
        <w:tc>
          <w:tcPr>
            <w:tcW w:w="1968" w:type="dxa"/>
          </w:tcPr>
          <w:p w:rsidR="00267874" w:rsidRPr="00EA4463" w:rsidRDefault="00267874" w:rsidP="00B66F13">
            <w:pPr>
              <w:ind w:right="-456"/>
              <w:rPr>
                <w:sz w:val="22"/>
                <w:szCs w:val="22"/>
                <w:lang w:eastAsia="en-US"/>
              </w:rPr>
            </w:pPr>
            <w:r w:rsidRPr="00EA4463">
              <w:rPr>
                <w:sz w:val="22"/>
                <w:szCs w:val="22"/>
                <w:lang w:eastAsia="en-US"/>
              </w:rPr>
              <w:t>постоянно</w:t>
            </w:r>
          </w:p>
        </w:tc>
      </w:tr>
      <w:tr w:rsidR="00267874" w:rsidRPr="00B66F13" w:rsidTr="00493C90">
        <w:tc>
          <w:tcPr>
            <w:tcW w:w="540" w:type="dxa"/>
          </w:tcPr>
          <w:p w:rsidR="00267874" w:rsidRPr="00EA4463" w:rsidRDefault="00267874" w:rsidP="00B66F13">
            <w:pPr>
              <w:ind w:right="-456"/>
              <w:rPr>
                <w:sz w:val="22"/>
                <w:szCs w:val="22"/>
                <w:lang w:eastAsia="en-US"/>
              </w:rPr>
            </w:pPr>
            <w:r w:rsidRPr="00EA4463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968" w:type="dxa"/>
          </w:tcPr>
          <w:p w:rsidR="00267874" w:rsidRPr="00EA4463" w:rsidRDefault="00267874" w:rsidP="00B66F13">
            <w:pPr>
              <w:ind w:right="-456"/>
              <w:rPr>
                <w:sz w:val="22"/>
                <w:szCs w:val="22"/>
                <w:lang w:eastAsia="en-US"/>
              </w:rPr>
            </w:pPr>
            <w:r w:rsidRPr="00EA4463">
              <w:rPr>
                <w:sz w:val="22"/>
                <w:szCs w:val="22"/>
                <w:lang w:eastAsia="en-US"/>
              </w:rPr>
              <w:t xml:space="preserve">пос.Табулгинский, </w:t>
            </w:r>
          </w:p>
          <w:p w:rsidR="00267874" w:rsidRPr="00EA4463" w:rsidRDefault="00267874" w:rsidP="00B66F13">
            <w:pPr>
              <w:ind w:right="-456"/>
              <w:rPr>
                <w:sz w:val="22"/>
                <w:szCs w:val="22"/>
                <w:lang w:eastAsia="en-US"/>
              </w:rPr>
            </w:pPr>
            <w:r w:rsidRPr="00EA4463">
              <w:rPr>
                <w:sz w:val="22"/>
                <w:szCs w:val="22"/>
                <w:lang w:eastAsia="en-US"/>
              </w:rPr>
              <w:t xml:space="preserve">ул. Центральная, </w:t>
            </w:r>
          </w:p>
          <w:p w:rsidR="00267874" w:rsidRPr="00EA4463" w:rsidRDefault="00267874" w:rsidP="00B66F13">
            <w:pPr>
              <w:ind w:right="-456"/>
              <w:rPr>
                <w:sz w:val="22"/>
                <w:szCs w:val="22"/>
                <w:lang w:eastAsia="en-US"/>
              </w:rPr>
            </w:pPr>
            <w:r w:rsidRPr="00EA4463">
              <w:rPr>
                <w:sz w:val="22"/>
                <w:szCs w:val="22"/>
                <w:lang w:eastAsia="en-US"/>
              </w:rPr>
              <w:t>дом 30а</w:t>
            </w:r>
          </w:p>
          <w:p w:rsidR="00267874" w:rsidRPr="00EA4463" w:rsidRDefault="00267874" w:rsidP="00B66F13">
            <w:pPr>
              <w:ind w:right="-456"/>
              <w:rPr>
                <w:sz w:val="22"/>
                <w:szCs w:val="22"/>
                <w:lang w:eastAsia="en-US"/>
              </w:rPr>
            </w:pPr>
            <w:r w:rsidRPr="00EA4463">
              <w:rPr>
                <w:sz w:val="22"/>
                <w:szCs w:val="22"/>
                <w:lang w:eastAsia="en-US"/>
              </w:rPr>
              <w:t xml:space="preserve"> площадь перед сельским клубом</w:t>
            </w:r>
          </w:p>
          <w:p w:rsidR="00267874" w:rsidRPr="00EA4463" w:rsidRDefault="00267874" w:rsidP="00B66F13">
            <w:pPr>
              <w:ind w:right="-456"/>
              <w:rPr>
                <w:sz w:val="22"/>
                <w:szCs w:val="22"/>
                <w:lang w:eastAsia="en-US"/>
              </w:rPr>
            </w:pPr>
          </w:p>
          <w:p w:rsidR="00267874" w:rsidRPr="00EA4463" w:rsidRDefault="00267874" w:rsidP="00B66F13">
            <w:pPr>
              <w:ind w:right="-456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17" w:type="dxa"/>
          </w:tcPr>
          <w:p w:rsidR="00267874" w:rsidRPr="00EA4463" w:rsidRDefault="00267874" w:rsidP="00B66F13">
            <w:pPr>
              <w:ind w:right="-456"/>
              <w:rPr>
                <w:sz w:val="22"/>
                <w:szCs w:val="22"/>
                <w:lang w:eastAsia="en-US"/>
              </w:rPr>
            </w:pPr>
            <w:r w:rsidRPr="00EA4463">
              <w:rPr>
                <w:sz w:val="22"/>
                <w:szCs w:val="22"/>
                <w:lang w:eastAsia="en-US"/>
              </w:rPr>
              <w:t>лотки</w:t>
            </w:r>
          </w:p>
        </w:tc>
        <w:tc>
          <w:tcPr>
            <w:tcW w:w="1911" w:type="dxa"/>
          </w:tcPr>
          <w:p w:rsidR="00267874" w:rsidRPr="00EA4463" w:rsidRDefault="00267874" w:rsidP="00B66F13">
            <w:pPr>
              <w:ind w:right="-456"/>
              <w:rPr>
                <w:sz w:val="22"/>
                <w:szCs w:val="22"/>
                <w:lang w:eastAsia="en-US"/>
              </w:rPr>
            </w:pPr>
            <w:r w:rsidRPr="00EA4463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372" w:type="dxa"/>
          </w:tcPr>
          <w:p w:rsidR="00267874" w:rsidRPr="00EA4463" w:rsidRDefault="00267874" w:rsidP="00B66F13">
            <w:pPr>
              <w:ind w:right="-456"/>
              <w:rPr>
                <w:sz w:val="22"/>
                <w:szCs w:val="22"/>
                <w:lang w:eastAsia="en-US"/>
              </w:rPr>
            </w:pPr>
            <w:r w:rsidRPr="00EA4463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834" w:type="dxa"/>
          </w:tcPr>
          <w:p w:rsidR="00267874" w:rsidRPr="00EA4463" w:rsidRDefault="00267874" w:rsidP="00B66F13">
            <w:pPr>
              <w:ind w:right="-456"/>
              <w:rPr>
                <w:sz w:val="22"/>
                <w:szCs w:val="22"/>
                <w:lang w:eastAsia="en-US"/>
              </w:rPr>
            </w:pPr>
            <w:r w:rsidRPr="00EA4463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379" w:type="dxa"/>
          </w:tcPr>
          <w:p w:rsidR="00267874" w:rsidRPr="00EA4463" w:rsidRDefault="00267874" w:rsidP="00B66F13">
            <w:pPr>
              <w:ind w:right="-456"/>
              <w:rPr>
                <w:sz w:val="22"/>
                <w:szCs w:val="22"/>
                <w:lang w:eastAsia="en-US"/>
              </w:rPr>
            </w:pPr>
            <w:r w:rsidRPr="00EA4463">
              <w:rPr>
                <w:sz w:val="22"/>
                <w:szCs w:val="22"/>
                <w:lang w:eastAsia="en-US"/>
              </w:rPr>
              <w:t xml:space="preserve">смешанные </w:t>
            </w:r>
          </w:p>
          <w:p w:rsidR="00267874" w:rsidRPr="00EA4463" w:rsidRDefault="00267874" w:rsidP="00B66F13">
            <w:pPr>
              <w:ind w:right="-456"/>
              <w:rPr>
                <w:sz w:val="22"/>
                <w:szCs w:val="22"/>
                <w:lang w:eastAsia="en-US"/>
              </w:rPr>
            </w:pPr>
            <w:r w:rsidRPr="00EA4463">
              <w:rPr>
                <w:sz w:val="22"/>
                <w:szCs w:val="22"/>
                <w:lang w:eastAsia="en-US"/>
              </w:rPr>
              <w:t>товары</w:t>
            </w:r>
          </w:p>
        </w:tc>
        <w:tc>
          <w:tcPr>
            <w:tcW w:w="1919" w:type="dxa"/>
          </w:tcPr>
          <w:p w:rsidR="00267874" w:rsidRPr="00EA4463" w:rsidRDefault="00267874" w:rsidP="00B66F13">
            <w:pPr>
              <w:ind w:right="-456"/>
              <w:rPr>
                <w:sz w:val="22"/>
                <w:szCs w:val="22"/>
                <w:lang w:eastAsia="en-US"/>
              </w:rPr>
            </w:pPr>
            <w:r w:rsidRPr="00EA4463">
              <w:rPr>
                <w:sz w:val="22"/>
                <w:szCs w:val="22"/>
                <w:lang w:eastAsia="en-US"/>
              </w:rPr>
              <w:t>собственность земельного</w:t>
            </w:r>
          </w:p>
          <w:p w:rsidR="00267874" w:rsidRPr="00EA4463" w:rsidRDefault="00267874" w:rsidP="00B66F13">
            <w:pPr>
              <w:ind w:right="-456"/>
              <w:rPr>
                <w:sz w:val="22"/>
                <w:szCs w:val="22"/>
                <w:lang w:eastAsia="en-US"/>
              </w:rPr>
            </w:pPr>
            <w:r w:rsidRPr="00EA4463">
              <w:rPr>
                <w:sz w:val="22"/>
                <w:szCs w:val="22"/>
                <w:lang w:eastAsia="en-US"/>
              </w:rPr>
              <w:t xml:space="preserve"> участка не разграничена</w:t>
            </w:r>
          </w:p>
        </w:tc>
        <w:tc>
          <w:tcPr>
            <w:tcW w:w="1968" w:type="dxa"/>
          </w:tcPr>
          <w:p w:rsidR="00267874" w:rsidRPr="00EA4463" w:rsidRDefault="00267874" w:rsidP="00B66F13">
            <w:pPr>
              <w:ind w:right="-456"/>
              <w:rPr>
                <w:sz w:val="22"/>
                <w:szCs w:val="22"/>
                <w:lang w:eastAsia="en-US"/>
              </w:rPr>
            </w:pPr>
            <w:r w:rsidRPr="00EA4463">
              <w:rPr>
                <w:sz w:val="22"/>
                <w:szCs w:val="22"/>
                <w:lang w:eastAsia="en-US"/>
              </w:rPr>
              <w:t>постоянно</w:t>
            </w:r>
          </w:p>
        </w:tc>
      </w:tr>
      <w:tr w:rsidR="00267874" w:rsidRPr="00B66F13" w:rsidTr="00493C90">
        <w:tc>
          <w:tcPr>
            <w:tcW w:w="540" w:type="dxa"/>
          </w:tcPr>
          <w:p w:rsidR="00267874" w:rsidRPr="00EA4463" w:rsidRDefault="00267874" w:rsidP="00B66F13">
            <w:pPr>
              <w:ind w:right="-456"/>
              <w:rPr>
                <w:sz w:val="22"/>
                <w:szCs w:val="22"/>
                <w:lang w:eastAsia="en-US"/>
              </w:rPr>
            </w:pPr>
            <w:r w:rsidRPr="00EA4463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968" w:type="dxa"/>
          </w:tcPr>
          <w:p w:rsidR="00267874" w:rsidRPr="00EA4463" w:rsidRDefault="00267874" w:rsidP="00B66F13">
            <w:pPr>
              <w:ind w:right="-456"/>
              <w:rPr>
                <w:sz w:val="22"/>
                <w:szCs w:val="22"/>
                <w:lang w:eastAsia="en-US"/>
              </w:rPr>
            </w:pPr>
            <w:r w:rsidRPr="00EA4463">
              <w:rPr>
                <w:sz w:val="22"/>
                <w:szCs w:val="22"/>
                <w:lang w:eastAsia="en-US"/>
              </w:rPr>
              <w:t xml:space="preserve">пос.Табулга, </w:t>
            </w:r>
          </w:p>
          <w:p w:rsidR="00267874" w:rsidRPr="00EA4463" w:rsidRDefault="00267874" w:rsidP="00B66F13">
            <w:pPr>
              <w:ind w:right="-456"/>
              <w:rPr>
                <w:sz w:val="22"/>
                <w:szCs w:val="22"/>
                <w:lang w:eastAsia="en-US"/>
              </w:rPr>
            </w:pPr>
            <w:r w:rsidRPr="00EA4463">
              <w:rPr>
                <w:sz w:val="22"/>
                <w:szCs w:val="22"/>
                <w:lang w:eastAsia="en-US"/>
              </w:rPr>
              <w:t xml:space="preserve">ул. Школьная, </w:t>
            </w:r>
          </w:p>
          <w:p w:rsidR="00267874" w:rsidRPr="00EA4463" w:rsidRDefault="00267874" w:rsidP="00B66F13">
            <w:pPr>
              <w:ind w:right="-456"/>
              <w:rPr>
                <w:sz w:val="22"/>
                <w:szCs w:val="22"/>
                <w:lang w:eastAsia="en-US"/>
              </w:rPr>
            </w:pPr>
            <w:r w:rsidRPr="00EA4463">
              <w:rPr>
                <w:sz w:val="22"/>
                <w:szCs w:val="22"/>
                <w:lang w:eastAsia="en-US"/>
              </w:rPr>
              <w:t>дом 38а</w:t>
            </w:r>
          </w:p>
          <w:p w:rsidR="00267874" w:rsidRPr="00EA4463" w:rsidRDefault="00267874" w:rsidP="00B66F13">
            <w:pPr>
              <w:ind w:right="-456"/>
              <w:rPr>
                <w:sz w:val="22"/>
                <w:szCs w:val="22"/>
                <w:lang w:eastAsia="en-US"/>
              </w:rPr>
            </w:pPr>
            <w:r w:rsidRPr="00EA4463">
              <w:rPr>
                <w:sz w:val="22"/>
                <w:szCs w:val="22"/>
                <w:lang w:eastAsia="en-US"/>
              </w:rPr>
              <w:t xml:space="preserve"> площадь перед магазином</w:t>
            </w:r>
          </w:p>
        </w:tc>
        <w:tc>
          <w:tcPr>
            <w:tcW w:w="1017" w:type="dxa"/>
          </w:tcPr>
          <w:p w:rsidR="00267874" w:rsidRPr="00EA4463" w:rsidRDefault="00267874" w:rsidP="00B66F13">
            <w:pPr>
              <w:ind w:right="-456"/>
              <w:rPr>
                <w:sz w:val="22"/>
                <w:szCs w:val="22"/>
                <w:lang w:eastAsia="en-US"/>
              </w:rPr>
            </w:pPr>
            <w:r w:rsidRPr="00EA4463">
              <w:rPr>
                <w:sz w:val="22"/>
                <w:szCs w:val="22"/>
                <w:lang w:eastAsia="en-US"/>
              </w:rPr>
              <w:t>лотки</w:t>
            </w:r>
          </w:p>
        </w:tc>
        <w:tc>
          <w:tcPr>
            <w:tcW w:w="1911" w:type="dxa"/>
          </w:tcPr>
          <w:p w:rsidR="00267874" w:rsidRPr="00EA4463" w:rsidRDefault="00267874" w:rsidP="00B66F13">
            <w:pPr>
              <w:ind w:right="-456"/>
              <w:rPr>
                <w:sz w:val="22"/>
                <w:szCs w:val="22"/>
                <w:lang w:eastAsia="en-US"/>
              </w:rPr>
            </w:pPr>
            <w:r w:rsidRPr="00EA4463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372" w:type="dxa"/>
          </w:tcPr>
          <w:p w:rsidR="00267874" w:rsidRPr="00EA4463" w:rsidRDefault="00267874" w:rsidP="00B66F13">
            <w:pPr>
              <w:ind w:right="-456"/>
              <w:rPr>
                <w:sz w:val="22"/>
                <w:szCs w:val="22"/>
                <w:lang w:eastAsia="en-US"/>
              </w:rPr>
            </w:pPr>
            <w:r w:rsidRPr="00EA4463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834" w:type="dxa"/>
          </w:tcPr>
          <w:p w:rsidR="00267874" w:rsidRPr="00EA4463" w:rsidRDefault="00267874" w:rsidP="00B66F13">
            <w:pPr>
              <w:ind w:right="-456"/>
              <w:rPr>
                <w:sz w:val="22"/>
                <w:szCs w:val="22"/>
                <w:lang w:eastAsia="en-US"/>
              </w:rPr>
            </w:pPr>
            <w:r w:rsidRPr="00EA4463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379" w:type="dxa"/>
          </w:tcPr>
          <w:p w:rsidR="00267874" w:rsidRPr="00EA4463" w:rsidRDefault="00267874" w:rsidP="00B66F13">
            <w:pPr>
              <w:ind w:right="-456"/>
              <w:rPr>
                <w:sz w:val="22"/>
                <w:szCs w:val="22"/>
                <w:lang w:eastAsia="en-US"/>
              </w:rPr>
            </w:pPr>
            <w:r w:rsidRPr="00EA4463">
              <w:rPr>
                <w:sz w:val="22"/>
                <w:szCs w:val="22"/>
                <w:lang w:eastAsia="en-US"/>
              </w:rPr>
              <w:t xml:space="preserve">смешанные </w:t>
            </w:r>
          </w:p>
          <w:p w:rsidR="00267874" w:rsidRPr="00EA4463" w:rsidRDefault="00267874" w:rsidP="00B66F13">
            <w:pPr>
              <w:ind w:right="-456"/>
              <w:rPr>
                <w:sz w:val="22"/>
                <w:szCs w:val="22"/>
                <w:lang w:eastAsia="en-US"/>
              </w:rPr>
            </w:pPr>
            <w:r w:rsidRPr="00EA4463">
              <w:rPr>
                <w:sz w:val="22"/>
                <w:szCs w:val="22"/>
                <w:lang w:eastAsia="en-US"/>
              </w:rPr>
              <w:t>товары</w:t>
            </w:r>
          </w:p>
        </w:tc>
        <w:tc>
          <w:tcPr>
            <w:tcW w:w="1919" w:type="dxa"/>
          </w:tcPr>
          <w:p w:rsidR="00267874" w:rsidRPr="00EA4463" w:rsidRDefault="00267874" w:rsidP="00B66F13">
            <w:pPr>
              <w:ind w:right="-456"/>
              <w:rPr>
                <w:sz w:val="22"/>
                <w:szCs w:val="22"/>
                <w:lang w:eastAsia="en-US"/>
              </w:rPr>
            </w:pPr>
            <w:r w:rsidRPr="00EA4463">
              <w:rPr>
                <w:sz w:val="22"/>
                <w:szCs w:val="22"/>
                <w:lang w:eastAsia="en-US"/>
              </w:rPr>
              <w:t>собственность земельного</w:t>
            </w:r>
          </w:p>
          <w:p w:rsidR="00267874" w:rsidRPr="00EA4463" w:rsidRDefault="00267874" w:rsidP="00B66F13">
            <w:pPr>
              <w:ind w:right="-456"/>
              <w:rPr>
                <w:sz w:val="22"/>
                <w:szCs w:val="22"/>
                <w:lang w:eastAsia="en-US"/>
              </w:rPr>
            </w:pPr>
            <w:r w:rsidRPr="00EA4463">
              <w:rPr>
                <w:sz w:val="22"/>
                <w:szCs w:val="22"/>
                <w:lang w:eastAsia="en-US"/>
              </w:rPr>
              <w:t xml:space="preserve"> участка не разграничена</w:t>
            </w:r>
          </w:p>
        </w:tc>
        <w:tc>
          <w:tcPr>
            <w:tcW w:w="1968" w:type="dxa"/>
          </w:tcPr>
          <w:p w:rsidR="00267874" w:rsidRPr="00EA4463" w:rsidRDefault="00267874" w:rsidP="00B66F13">
            <w:pPr>
              <w:ind w:right="-456"/>
              <w:rPr>
                <w:sz w:val="22"/>
                <w:szCs w:val="22"/>
                <w:lang w:eastAsia="en-US"/>
              </w:rPr>
            </w:pPr>
            <w:r w:rsidRPr="00EA4463">
              <w:rPr>
                <w:sz w:val="22"/>
                <w:szCs w:val="22"/>
                <w:lang w:eastAsia="en-US"/>
              </w:rPr>
              <w:t>постоянно</w:t>
            </w:r>
          </w:p>
        </w:tc>
      </w:tr>
      <w:tr w:rsidR="00267874" w:rsidRPr="00B66F13" w:rsidTr="00493C90">
        <w:tc>
          <w:tcPr>
            <w:tcW w:w="540" w:type="dxa"/>
          </w:tcPr>
          <w:p w:rsidR="00267874" w:rsidRPr="00EA4463" w:rsidRDefault="00267874" w:rsidP="00B66F13">
            <w:pPr>
              <w:ind w:right="-456"/>
              <w:rPr>
                <w:sz w:val="22"/>
                <w:szCs w:val="22"/>
                <w:lang w:eastAsia="en-US"/>
              </w:rPr>
            </w:pPr>
            <w:r w:rsidRPr="00EA4463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968" w:type="dxa"/>
          </w:tcPr>
          <w:p w:rsidR="00267874" w:rsidRPr="00EA4463" w:rsidRDefault="00267874" w:rsidP="00B66F13">
            <w:pPr>
              <w:ind w:right="-456"/>
              <w:rPr>
                <w:sz w:val="22"/>
                <w:szCs w:val="22"/>
                <w:lang w:eastAsia="en-US"/>
              </w:rPr>
            </w:pPr>
            <w:r w:rsidRPr="00EA4463">
              <w:rPr>
                <w:sz w:val="22"/>
                <w:szCs w:val="22"/>
                <w:lang w:eastAsia="en-US"/>
              </w:rPr>
              <w:t xml:space="preserve">пос.Табулга, </w:t>
            </w:r>
          </w:p>
          <w:p w:rsidR="00267874" w:rsidRPr="00EA4463" w:rsidRDefault="00267874" w:rsidP="00B66F13">
            <w:pPr>
              <w:ind w:right="-456"/>
              <w:rPr>
                <w:sz w:val="22"/>
                <w:szCs w:val="22"/>
                <w:lang w:eastAsia="en-US"/>
              </w:rPr>
            </w:pPr>
            <w:r w:rsidRPr="00EA4463">
              <w:rPr>
                <w:sz w:val="22"/>
                <w:szCs w:val="22"/>
                <w:lang w:eastAsia="en-US"/>
              </w:rPr>
              <w:t xml:space="preserve">ул. Садовая, </w:t>
            </w:r>
          </w:p>
          <w:p w:rsidR="00267874" w:rsidRPr="00EA4463" w:rsidRDefault="00267874" w:rsidP="00B66F13">
            <w:pPr>
              <w:ind w:right="-456"/>
              <w:rPr>
                <w:sz w:val="22"/>
                <w:szCs w:val="22"/>
                <w:lang w:eastAsia="en-US"/>
              </w:rPr>
            </w:pPr>
            <w:r w:rsidRPr="00EA4463">
              <w:rPr>
                <w:sz w:val="22"/>
                <w:szCs w:val="22"/>
                <w:lang w:eastAsia="en-US"/>
              </w:rPr>
              <w:t>дом 44</w:t>
            </w:r>
          </w:p>
          <w:p w:rsidR="00267874" w:rsidRPr="00EA4463" w:rsidRDefault="00267874" w:rsidP="00B66F13">
            <w:pPr>
              <w:ind w:right="-456"/>
              <w:rPr>
                <w:sz w:val="22"/>
                <w:szCs w:val="22"/>
                <w:lang w:eastAsia="en-US"/>
              </w:rPr>
            </w:pPr>
            <w:r w:rsidRPr="00EA4463">
              <w:rPr>
                <w:sz w:val="22"/>
                <w:szCs w:val="22"/>
                <w:lang w:eastAsia="en-US"/>
              </w:rPr>
              <w:t xml:space="preserve"> площадь перед </w:t>
            </w:r>
          </w:p>
          <w:p w:rsidR="00267874" w:rsidRPr="00EA4463" w:rsidRDefault="00267874" w:rsidP="00B66F13">
            <w:pPr>
              <w:ind w:right="-456"/>
              <w:rPr>
                <w:sz w:val="22"/>
                <w:szCs w:val="22"/>
                <w:lang w:eastAsia="en-US"/>
              </w:rPr>
            </w:pPr>
            <w:r w:rsidRPr="00EA4463">
              <w:rPr>
                <w:sz w:val="22"/>
                <w:szCs w:val="22"/>
                <w:lang w:eastAsia="en-US"/>
              </w:rPr>
              <w:t>КДЦ</w:t>
            </w:r>
          </w:p>
        </w:tc>
        <w:tc>
          <w:tcPr>
            <w:tcW w:w="1017" w:type="dxa"/>
          </w:tcPr>
          <w:p w:rsidR="00267874" w:rsidRPr="00EA4463" w:rsidRDefault="00267874" w:rsidP="00B66F13">
            <w:pPr>
              <w:ind w:right="-456"/>
              <w:rPr>
                <w:sz w:val="22"/>
                <w:szCs w:val="22"/>
                <w:lang w:eastAsia="en-US"/>
              </w:rPr>
            </w:pPr>
            <w:r w:rsidRPr="00EA4463">
              <w:rPr>
                <w:sz w:val="22"/>
                <w:szCs w:val="22"/>
                <w:lang w:eastAsia="en-US"/>
              </w:rPr>
              <w:t>лотки</w:t>
            </w:r>
          </w:p>
        </w:tc>
        <w:tc>
          <w:tcPr>
            <w:tcW w:w="1911" w:type="dxa"/>
          </w:tcPr>
          <w:p w:rsidR="00267874" w:rsidRPr="00EA4463" w:rsidRDefault="00267874" w:rsidP="00B66F13">
            <w:pPr>
              <w:ind w:right="-456"/>
              <w:rPr>
                <w:sz w:val="22"/>
                <w:szCs w:val="22"/>
                <w:lang w:eastAsia="en-US"/>
              </w:rPr>
            </w:pPr>
            <w:r w:rsidRPr="00EA4463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372" w:type="dxa"/>
          </w:tcPr>
          <w:p w:rsidR="00267874" w:rsidRPr="00EA4463" w:rsidRDefault="00267874" w:rsidP="00B66F13">
            <w:pPr>
              <w:ind w:right="-456"/>
              <w:rPr>
                <w:sz w:val="22"/>
                <w:szCs w:val="22"/>
                <w:lang w:eastAsia="en-US"/>
              </w:rPr>
            </w:pPr>
            <w:r w:rsidRPr="00EA4463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834" w:type="dxa"/>
          </w:tcPr>
          <w:p w:rsidR="00267874" w:rsidRPr="00EA4463" w:rsidRDefault="00267874" w:rsidP="00B66F13">
            <w:pPr>
              <w:ind w:right="-456"/>
              <w:rPr>
                <w:sz w:val="22"/>
                <w:szCs w:val="22"/>
                <w:lang w:eastAsia="en-US"/>
              </w:rPr>
            </w:pPr>
            <w:r w:rsidRPr="00EA4463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379" w:type="dxa"/>
          </w:tcPr>
          <w:p w:rsidR="00267874" w:rsidRPr="00EA4463" w:rsidRDefault="00267874" w:rsidP="00B66F13">
            <w:pPr>
              <w:ind w:right="-456"/>
              <w:rPr>
                <w:sz w:val="22"/>
                <w:szCs w:val="22"/>
                <w:lang w:eastAsia="en-US"/>
              </w:rPr>
            </w:pPr>
            <w:r w:rsidRPr="00EA4463">
              <w:rPr>
                <w:sz w:val="22"/>
                <w:szCs w:val="22"/>
                <w:lang w:eastAsia="en-US"/>
              </w:rPr>
              <w:t xml:space="preserve">смешанные </w:t>
            </w:r>
          </w:p>
          <w:p w:rsidR="00267874" w:rsidRPr="00EA4463" w:rsidRDefault="00267874" w:rsidP="00B66F13">
            <w:pPr>
              <w:ind w:right="-456"/>
              <w:rPr>
                <w:sz w:val="22"/>
                <w:szCs w:val="22"/>
                <w:lang w:eastAsia="en-US"/>
              </w:rPr>
            </w:pPr>
            <w:r w:rsidRPr="00EA4463">
              <w:rPr>
                <w:sz w:val="22"/>
                <w:szCs w:val="22"/>
                <w:lang w:eastAsia="en-US"/>
              </w:rPr>
              <w:t>товары</w:t>
            </w:r>
          </w:p>
        </w:tc>
        <w:tc>
          <w:tcPr>
            <w:tcW w:w="1919" w:type="dxa"/>
          </w:tcPr>
          <w:p w:rsidR="00267874" w:rsidRPr="00EA4463" w:rsidRDefault="00267874" w:rsidP="00B66F13">
            <w:pPr>
              <w:ind w:right="-456"/>
              <w:rPr>
                <w:sz w:val="22"/>
                <w:szCs w:val="22"/>
                <w:lang w:eastAsia="en-US"/>
              </w:rPr>
            </w:pPr>
            <w:r w:rsidRPr="00EA4463">
              <w:rPr>
                <w:sz w:val="22"/>
                <w:szCs w:val="22"/>
                <w:lang w:eastAsia="en-US"/>
              </w:rPr>
              <w:t>собственность земельного</w:t>
            </w:r>
          </w:p>
          <w:p w:rsidR="00267874" w:rsidRPr="00EA4463" w:rsidRDefault="00267874" w:rsidP="00B66F13">
            <w:pPr>
              <w:ind w:right="-456"/>
              <w:rPr>
                <w:sz w:val="22"/>
                <w:szCs w:val="22"/>
                <w:lang w:eastAsia="en-US"/>
              </w:rPr>
            </w:pPr>
            <w:r w:rsidRPr="00EA4463">
              <w:rPr>
                <w:sz w:val="22"/>
                <w:szCs w:val="22"/>
                <w:lang w:eastAsia="en-US"/>
              </w:rPr>
              <w:t xml:space="preserve"> участка не разграничена</w:t>
            </w:r>
          </w:p>
        </w:tc>
        <w:tc>
          <w:tcPr>
            <w:tcW w:w="1968" w:type="dxa"/>
          </w:tcPr>
          <w:p w:rsidR="00267874" w:rsidRPr="00EA4463" w:rsidRDefault="00267874" w:rsidP="00B66F13">
            <w:pPr>
              <w:ind w:right="-456"/>
              <w:rPr>
                <w:sz w:val="22"/>
                <w:szCs w:val="22"/>
                <w:lang w:eastAsia="en-US"/>
              </w:rPr>
            </w:pPr>
            <w:r w:rsidRPr="00EA4463">
              <w:rPr>
                <w:sz w:val="22"/>
                <w:szCs w:val="22"/>
                <w:lang w:eastAsia="en-US"/>
              </w:rPr>
              <w:t>постоянно</w:t>
            </w:r>
          </w:p>
        </w:tc>
      </w:tr>
      <w:tr w:rsidR="00267874" w:rsidRPr="00B66F13" w:rsidTr="00493C90">
        <w:tc>
          <w:tcPr>
            <w:tcW w:w="540" w:type="dxa"/>
          </w:tcPr>
          <w:p w:rsidR="00267874" w:rsidRPr="00EA4463" w:rsidRDefault="00267874" w:rsidP="00B66F13">
            <w:pPr>
              <w:ind w:right="-456"/>
              <w:rPr>
                <w:sz w:val="22"/>
                <w:szCs w:val="22"/>
                <w:lang w:eastAsia="en-US"/>
              </w:rPr>
            </w:pPr>
            <w:r w:rsidRPr="00EA4463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968" w:type="dxa"/>
          </w:tcPr>
          <w:p w:rsidR="00267874" w:rsidRPr="00EA4463" w:rsidRDefault="00267874" w:rsidP="00B66F13">
            <w:pPr>
              <w:ind w:right="-456"/>
              <w:rPr>
                <w:sz w:val="22"/>
                <w:szCs w:val="22"/>
                <w:lang w:eastAsia="en-US"/>
              </w:rPr>
            </w:pPr>
            <w:r w:rsidRPr="00EA4463">
              <w:rPr>
                <w:sz w:val="22"/>
                <w:szCs w:val="22"/>
                <w:lang w:eastAsia="en-US"/>
              </w:rPr>
              <w:t xml:space="preserve">пос.Табулга, </w:t>
            </w:r>
          </w:p>
          <w:p w:rsidR="00267874" w:rsidRPr="00EA4463" w:rsidRDefault="00267874" w:rsidP="00B66F13">
            <w:pPr>
              <w:ind w:right="-456"/>
              <w:rPr>
                <w:sz w:val="22"/>
                <w:szCs w:val="22"/>
                <w:lang w:eastAsia="en-US"/>
              </w:rPr>
            </w:pPr>
            <w:r w:rsidRPr="00EA4463">
              <w:rPr>
                <w:sz w:val="22"/>
                <w:szCs w:val="22"/>
                <w:lang w:eastAsia="en-US"/>
              </w:rPr>
              <w:t xml:space="preserve">ул. Садовая, </w:t>
            </w:r>
          </w:p>
          <w:p w:rsidR="00267874" w:rsidRPr="00EA4463" w:rsidRDefault="00267874" w:rsidP="00B66F13">
            <w:pPr>
              <w:ind w:right="-456"/>
              <w:rPr>
                <w:sz w:val="22"/>
                <w:szCs w:val="22"/>
                <w:lang w:eastAsia="en-US"/>
              </w:rPr>
            </w:pPr>
            <w:r w:rsidRPr="00EA4463">
              <w:rPr>
                <w:sz w:val="22"/>
                <w:szCs w:val="22"/>
                <w:lang w:eastAsia="en-US"/>
              </w:rPr>
              <w:t>дом 44</w:t>
            </w:r>
          </w:p>
          <w:p w:rsidR="00267874" w:rsidRPr="00EA4463" w:rsidRDefault="00267874" w:rsidP="00B66F13">
            <w:pPr>
              <w:ind w:right="-456"/>
              <w:rPr>
                <w:sz w:val="22"/>
                <w:szCs w:val="22"/>
                <w:lang w:eastAsia="en-US"/>
              </w:rPr>
            </w:pPr>
            <w:r w:rsidRPr="00EA4463">
              <w:rPr>
                <w:sz w:val="22"/>
                <w:szCs w:val="22"/>
                <w:lang w:eastAsia="en-US"/>
              </w:rPr>
              <w:t>здание КДЦ</w:t>
            </w:r>
          </w:p>
          <w:p w:rsidR="00267874" w:rsidRPr="00EA4463" w:rsidRDefault="00267874" w:rsidP="00B66F13">
            <w:pPr>
              <w:ind w:right="-456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17" w:type="dxa"/>
          </w:tcPr>
          <w:p w:rsidR="00267874" w:rsidRPr="00EA4463" w:rsidRDefault="00267874" w:rsidP="00B66F13">
            <w:pPr>
              <w:ind w:right="-456"/>
              <w:rPr>
                <w:sz w:val="22"/>
                <w:szCs w:val="22"/>
                <w:lang w:eastAsia="en-US"/>
              </w:rPr>
            </w:pPr>
            <w:r w:rsidRPr="00EA4463">
              <w:rPr>
                <w:sz w:val="22"/>
                <w:szCs w:val="22"/>
                <w:lang w:eastAsia="en-US"/>
              </w:rPr>
              <w:t>лотки</w:t>
            </w:r>
          </w:p>
        </w:tc>
        <w:tc>
          <w:tcPr>
            <w:tcW w:w="1911" w:type="dxa"/>
          </w:tcPr>
          <w:p w:rsidR="00267874" w:rsidRPr="00EA4463" w:rsidRDefault="00267874" w:rsidP="00B66F13">
            <w:pPr>
              <w:ind w:right="-456"/>
              <w:rPr>
                <w:sz w:val="22"/>
                <w:szCs w:val="22"/>
                <w:lang w:eastAsia="en-US"/>
              </w:rPr>
            </w:pPr>
            <w:r w:rsidRPr="00EA4463"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372" w:type="dxa"/>
          </w:tcPr>
          <w:p w:rsidR="00267874" w:rsidRPr="00EA4463" w:rsidRDefault="00267874" w:rsidP="00B66F13">
            <w:pPr>
              <w:ind w:right="-456"/>
              <w:rPr>
                <w:sz w:val="22"/>
                <w:szCs w:val="22"/>
                <w:lang w:eastAsia="en-US"/>
              </w:rPr>
            </w:pPr>
            <w:r w:rsidRPr="00EA4463"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834" w:type="dxa"/>
          </w:tcPr>
          <w:p w:rsidR="00267874" w:rsidRPr="00EA4463" w:rsidRDefault="00267874" w:rsidP="00B66F13">
            <w:pPr>
              <w:ind w:right="-456"/>
              <w:rPr>
                <w:sz w:val="22"/>
                <w:szCs w:val="22"/>
                <w:lang w:eastAsia="en-US"/>
              </w:rPr>
            </w:pPr>
            <w:r w:rsidRPr="00EA4463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379" w:type="dxa"/>
          </w:tcPr>
          <w:p w:rsidR="00267874" w:rsidRPr="00EA4463" w:rsidRDefault="00267874" w:rsidP="00B66F13">
            <w:pPr>
              <w:ind w:right="-456"/>
              <w:rPr>
                <w:sz w:val="22"/>
                <w:szCs w:val="22"/>
                <w:lang w:eastAsia="en-US"/>
              </w:rPr>
            </w:pPr>
            <w:r w:rsidRPr="00EA4463">
              <w:rPr>
                <w:sz w:val="22"/>
                <w:szCs w:val="22"/>
                <w:lang w:eastAsia="en-US"/>
              </w:rPr>
              <w:t>промышленные товары</w:t>
            </w:r>
          </w:p>
        </w:tc>
        <w:tc>
          <w:tcPr>
            <w:tcW w:w="1919" w:type="dxa"/>
          </w:tcPr>
          <w:p w:rsidR="00267874" w:rsidRPr="00EA4463" w:rsidRDefault="00267874" w:rsidP="00B66F13">
            <w:pPr>
              <w:ind w:right="-456"/>
              <w:rPr>
                <w:sz w:val="22"/>
                <w:szCs w:val="22"/>
                <w:lang w:eastAsia="en-US"/>
              </w:rPr>
            </w:pPr>
            <w:r w:rsidRPr="00EA4463">
              <w:rPr>
                <w:sz w:val="22"/>
                <w:szCs w:val="22"/>
                <w:lang w:eastAsia="en-US"/>
              </w:rPr>
              <w:t>муниципальная собственность</w:t>
            </w:r>
          </w:p>
        </w:tc>
        <w:tc>
          <w:tcPr>
            <w:tcW w:w="1968" w:type="dxa"/>
          </w:tcPr>
          <w:p w:rsidR="00267874" w:rsidRPr="00EA4463" w:rsidRDefault="00267874" w:rsidP="00B66F13">
            <w:pPr>
              <w:ind w:right="-456"/>
              <w:rPr>
                <w:sz w:val="22"/>
                <w:szCs w:val="22"/>
                <w:lang w:eastAsia="en-US"/>
              </w:rPr>
            </w:pPr>
            <w:r w:rsidRPr="00EA4463">
              <w:rPr>
                <w:sz w:val="22"/>
                <w:szCs w:val="22"/>
                <w:lang w:eastAsia="en-US"/>
              </w:rPr>
              <w:t>постоянно</w:t>
            </w:r>
          </w:p>
        </w:tc>
      </w:tr>
    </w:tbl>
    <w:p w:rsidR="00267874" w:rsidRDefault="00267874" w:rsidP="000749A6">
      <w:pPr>
        <w:jc w:val="right"/>
      </w:pPr>
    </w:p>
    <w:p w:rsidR="00267874" w:rsidRDefault="00267874" w:rsidP="000749A6">
      <w:pPr>
        <w:jc w:val="right"/>
      </w:pPr>
    </w:p>
    <w:p w:rsidR="00267874" w:rsidRDefault="00267874" w:rsidP="000749A6">
      <w:pPr>
        <w:jc w:val="right"/>
      </w:pPr>
    </w:p>
    <w:p w:rsidR="00267874" w:rsidRDefault="00267874" w:rsidP="000749A6">
      <w:pPr>
        <w:jc w:val="right"/>
      </w:pPr>
    </w:p>
    <w:p w:rsidR="00267874" w:rsidRDefault="00267874" w:rsidP="000749A6">
      <w:pPr>
        <w:jc w:val="right"/>
      </w:pPr>
    </w:p>
    <w:p w:rsidR="00267874" w:rsidRDefault="00267874" w:rsidP="000749A6">
      <w:pPr>
        <w:jc w:val="right"/>
      </w:pPr>
    </w:p>
    <w:p w:rsidR="00267874" w:rsidRDefault="00267874" w:rsidP="000749A6">
      <w:pPr>
        <w:jc w:val="right"/>
      </w:pPr>
    </w:p>
    <w:p w:rsidR="00267874" w:rsidRDefault="00267874" w:rsidP="000749A6">
      <w:pPr>
        <w:jc w:val="right"/>
      </w:pPr>
    </w:p>
    <w:p w:rsidR="00267874" w:rsidRDefault="00267874" w:rsidP="000749A6">
      <w:pPr>
        <w:jc w:val="right"/>
      </w:pPr>
    </w:p>
    <w:p w:rsidR="00267874" w:rsidRDefault="00267874" w:rsidP="000749A6">
      <w:pPr>
        <w:jc w:val="right"/>
      </w:pPr>
    </w:p>
    <w:p w:rsidR="00267874" w:rsidRDefault="00267874" w:rsidP="000749A6">
      <w:pPr>
        <w:jc w:val="right"/>
      </w:pPr>
    </w:p>
    <w:p w:rsidR="00267874" w:rsidRDefault="00267874" w:rsidP="000749A6">
      <w:pPr>
        <w:jc w:val="right"/>
      </w:pPr>
    </w:p>
    <w:p w:rsidR="00267874" w:rsidRDefault="00267874" w:rsidP="000749A6">
      <w:pPr>
        <w:jc w:val="right"/>
      </w:pPr>
    </w:p>
    <w:p w:rsidR="00267874" w:rsidRDefault="00267874" w:rsidP="000749A6">
      <w:pPr>
        <w:jc w:val="right"/>
      </w:pPr>
    </w:p>
    <w:p w:rsidR="00267874" w:rsidRDefault="00267874" w:rsidP="000749A6">
      <w:pPr>
        <w:jc w:val="right"/>
      </w:pPr>
    </w:p>
    <w:p w:rsidR="00267874" w:rsidRDefault="00267874" w:rsidP="000749A6">
      <w:pPr>
        <w:jc w:val="right"/>
      </w:pPr>
    </w:p>
    <w:p w:rsidR="00267874" w:rsidRDefault="00267874" w:rsidP="000749A6">
      <w:pPr>
        <w:jc w:val="right"/>
      </w:pPr>
    </w:p>
    <w:p w:rsidR="00267874" w:rsidRDefault="00267874" w:rsidP="00B66F13">
      <w:pPr>
        <w:ind w:right="480"/>
      </w:pPr>
    </w:p>
    <w:p w:rsidR="00267874" w:rsidRDefault="00267874" w:rsidP="00B66F13">
      <w:pPr>
        <w:ind w:right="480"/>
      </w:pPr>
    </w:p>
    <w:p w:rsidR="00267874" w:rsidRDefault="00267874" w:rsidP="00B66F13">
      <w:pPr>
        <w:ind w:right="480"/>
      </w:pPr>
    </w:p>
    <w:p w:rsidR="00267874" w:rsidRDefault="00267874" w:rsidP="00B66F13">
      <w:pPr>
        <w:ind w:right="480"/>
      </w:pPr>
    </w:p>
    <w:p w:rsidR="00267874" w:rsidRDefault="00267874" w:rsidP="000749A6">
      <w:pPr>
        <w:jc w:val="right"/>
      </w:pPr>
    </w:p>
    <w:p w:rsidR="00267874" w:rsidRDefault="00267874" w:rsidP="000749A6">
      <w:pPr>
        <w:jc w:val="right"/>
      </w:pPr>
    </w:p>
    <w:p w:rsidR="00267874" w:rsidRDefault="00267874" w:rsidP="000749A6">
      <w:pPr>
        <w:jc w:val="right"/>
      </w:pPr>
    </w:p>
    <w:p w:rsidR="00267874" w:rsidRDefault="00267874" w:rsidP="000749A6">
      <w:pPr>
        <w:jc w:val="right"/>
      </w:pPr>
    </w:p>
    <w:p w:rsidR="00267874" w:rsidRDefault="00267874" w:rsidP="000749A6">
      <w:pPr>
        <w:jc w:val="right"/>
      </w:pPr>
      <w:r>
        <w:t>Приложение  №2</w:t>
      </w:r>
    </w:p>
    <w:p w:rsidR="00267874" w:rsidRDefault="00267874" w:rsidP="000749A6">
      <w:pPr>
        <w:jc w:val="right"/>
      </w:pPr>
      <w:r>
        <w:t>к  постановлениюглавы</w:t>
      </w:r>
    </w:p>
    <w:p w:rsidR="00267874" w:rsidRDefault="00267874" w:rsidP="000749A6">
      <w:pPr>
        <w:jc w:val="right"/>
      </w:pPr>
      <w:r>
        <w:t>Табулгинского  сельсовета</w:t>
      </w:r>
    </w:p>
    <w:p w:rsidR="00267874" w:rsidRDefault="00267874" w:rsidP="000749A6">
      <w:pPr>
        <w:jc w:val="right"/>
      </w:pPr>
      <w:r>
        <w:t>Чистоозерного  района</w:t>
      </w:r>
    </w:p>
    <w:p w:rsidR="00267874" w:rsidRDefault="00267874" w:rsidP="000749A6">
      <w:pPr>
        <w:jc w:val="right"/>
      </w:pPr>
      <w:r>
        <w:t>Новосибирской  области</w:t>
      </w:r>
    </w:p>
    <w:p w:rsidR="00267874" w:rsidRDefault="00267874" w:rsidP="000749A6">
      <w:pPr>
        <w:jc w:val="right"/>
      </w:pPr>
      <w:r>
        <w:t>от  19.03.2019  № 22</w:t>
      </w:r>
    </w:p>
    <w:p w:rsidR="00267874" w:rsidRDefault="00267874" w:rsidP="000749A6">
      <w:pPr>
        <w:jc w:val="right"/>
      </w:pPr>
    </w:p>
    <w:p w:rsidR="00267874" w:rsidRDefault="00267874" w:rsidP="00B155C3">
      <w:pPr>
        <w:jc w:val="center"/>
      </w:pPr>
      <w:r>
        <w:tab/>
        <w:t>Схема</w:t>
      </w:r>
    </w:p>
    <w:p w:rsidR="00267874" w:rsidRDefault="00267874" w:rsidP="00B155C3">
      <w:pPr>
        <w:jc w:val="center"/>
      </w:pPr>
      <w:r>
        <w:t xml:space="preserve">Размещения  нестационарных  торговых  объектов  на  территории  </w:t>
      </w:r>
    </w:p>
    <w:p w:rsidR="00267874" w:rsidRDefault="00267874" w:rsidP="00B155C3">
      <w:pPr>
        <w:jc w:val="center"/>
      </w:pPr>
      <w:r>
        <w:t xml:space="preserve">Табулгинского  сельсовета  Чистоозерного  района  Новосибирской  области </w:t>
      </w:r>
    </w:p>
    <w:p w:rsidR="00267874" w:rsidRDefault="00267874" w:rsidP="00E73ADA">
      <w:pPr>
        <w:jc w:val="center"/>
      </w:pPr>
      <w:r>
        <w:t>(графическая  часть)</w:t>
      </w:r>
    </w:p>
    <w:p w:rsidR="00267874" w:rsidRDefault="00267874" w:rsidP="00B155C3">
      <w:pPr>
        <w:tabs>
          <w:tab w:val="left" w:pos="6480"/>
        </w:tabs>
      </w:pPr>
    </w:p>
    <w:p w:rsidR="00267874" w:rsidRDefault="00267874" w:rsidP="00B155C3">
      <w:pPr>
        <w:tabs>
          <w:tab w:val="left" w:pos="6480"/>
        </w:tabs>
      </w:pPr>
    </w:p>
    <w:p w:rsidR="00267874" w:rsidRPr="00201567" w:rsidRDefault="00267874" w:rsidP="004C4A80">
      <w:pPr>
        <w:sectPr w:rsidR="00267874" w:rsidRPr="00201567" w:rsidSect="00422D95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  <w:r>
        <w:rPr>
          <w:noProof/>
        </w:rPr>
      </w:r>
      <w:r>
        <w:pict>
          <v:group id="_x0000_s1026" editas="canvas" style="width:769.9pt;height:500.65pt;mso-position-horizontal-relative:char;mso-position-vertical-relative:line" coordorigin="4819,3727" coordsize="9169,5986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4819;top:3727;width:9169;height:5986" o:preferrelative="f">
              <v:fill o:detectmouseclick="t"/>
              <v:path o:extrusionok="t" o:connecttype="none"/>
              <o:lock v:ext="edit" text="t"/>
            </v:shape>
            <v:rect id="Rectangle 65" o:spid="_x0000_s1028" style="position:absolute;left:4819;top:3727;width:9169;height:5986;visibility:visible;v-text-anchor:middle" strokecolor="red" strokeweight="2pt">
              <v:textbox style="mso-rotate-with-shape:t" inset="2.80822mm,1.40417mm,2.80822mm,1.40417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Calibri" w:hAnsi="Calibri" w:cs="Calibri"/>
                        <w:b/>
                        <w:bCs/>
                        <w:color w:val="000000"/>
                        <w:sz w:val="32"/>
                        <w:szCs w:val="40"/>
                      </w:rPr>
                    </w:pPr>
                  </w:p>
                </w:txbxContent>
              </v:textbox>
            </v:rect>
            <v:rect id="Rectangle 5" o:spid="_x0000_s1029" style="position:absolute;left:4975;top:5743;width:1603;height:1076;visibility:visible;v-text-anchor:middle">
              <v:textbox style="mso-rotate-with-shape:t" inset="2.00661mm,1.0033mm,2.00661mm,1.0033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hAnsi="Arial" w:cs="Arial"/>
                        <w:color w:val="000000"/>
                        <w:sz w:val="28"/>
                        <w:szCs w:val="36"/>
                      </w:rPr>
                    </w:pPr>
                  </w:p>
                </w:txbxContent>
              </v:textbox>
            </v:rect>
            <v:rect id="Rectangle 6" o:spid="_x0000_s1030" style="position:absolute;left:6043;top:5974;width:382;height:77;visibility:visible;v-text-anchor:middle" fillcolor="red" strokecolor="#00b050">
              <v:stroke dashstyle="dashDot"/>
              <v:textbox style="mso-rotate-with-shape:t" inset="2.00661mm,1.0033mm,2.00661mm,1.0033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40"/>
                        <w:szCs w:val="50"/>
                      </w:rPr>
                    </w:pPr>
                  </w:p>
                </w:txbxContent>
              </v:textbox>
            </v:rect>
            <v:rect id="Rectangle 8" o:spid="_x0000_s1031" style="position:absolute;left:6043;top:6282;width:382;height:76;visibility:visible;v-text-anchor:middle" fillcolor="red" strokecolor="#00b050">
              <v:stroke dashstyle="dashDot"/>
              <v:textbox style="mso-rotate-with-shape:t" inset="2.00661mm,1.0033mm,2.00661mm,1.0033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40"/>
                        <w:szCs w:val="50"/>
                      </w:rPr>
                    </w:pPr>
                  </w:p>
                </w:txbxContent>
              </v:textbox>
            </v:rect>
            <v:rect id="Rectangle 9" o:spid="_x0000_s1032" style="position:absolute;left:5510;top:6666;width:458;height:78;visibility:visible;v-text-anchor:middle" fillcolor="red" strokecolor="#00b050">
              <v:stroke dashstyle="dashDot"/>
              <v:textbox style="mso-rotate-with-shape:t" inset="2.00661mm,1.0033mm,2.00661mm,1.0033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40"/>
                        <w:szCs w:val="50"/>
                      </w:rPr>
                    </w:pPr>
                  </w:p>
                </w:txbxContent>
              </v:textbox>
            </v:rect>
            <v:rect id="Rectangle 10" o:spid="_x0000_s1033" style="position:absolute;left:5510;top:6051;width:458;height:231;visibility:visible;v-text-anchor:middle" fillcolor="red" strokecolor="#00b050">
              <v:stroke dashstyle="dashDot"/>
              <v:textbox style="mso-rotate-with-shape:t" inset="2.00661mm,1.0033mm,2.00661mm,1.0033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40"/>
                        <w:szCs w:val="50"/>
                      </w:rPr>
                    </w:pPr>
                  </w:p>
                </w:txbxContent>
              </v:textbox>
            </v:rect>
            <v:rect id="Rectangle 12" o:spid="_x0000_s1034" style="position:absolute;left:5052;top:6282;width:382;height:76;visibility:visible;v-text-anchor:middle" fillcolor="red" strokecolor="#00b050">
              <v:stroke dashstyle="dashDot"/>
              <v:textbox style="mso-rotate-with-shape:t" inset="2.00661mm,1.0033mm,2.00661mm,1.0033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40"/>
                        <w:szCs w:val="50"/>
                      </w:rPr>
                    </w:pPr>
                  </w:p>
                </w:txbxContent>
              </v:textbox>
            </v:rect>
            <v:rect id="Rectangle 18" o:spid="_x0000_s1035" style="position:absolute;left:4899;top:6435;width:717;height:272;visibility:visible" filled="f" stroked="f">
              <v:textbox style="mso-rotate-with-shape:t" inset="2.00661mm,1.0033mm,2.00661mm,1.0033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28"/>
                        <w:szCs w:val="36"/>
                      </w:rPr>
                    </w:pPr>
                    <w:r w:rsidRPr="008D1D33">
                      <w:rPr>
                        <w:rFonts w:ascii="Arial" w:hAnsi="Arial" w:cs="Arial"/>
                        <w:color w:val="000000"/>
                        <w:sz w:val="28"/>
                        <w:szCs w:val="36"/>
                      </w:rPr>
                      <w:t>МФ</w:t>
                    </w:r>
                  </w:p>
                </w:txbxContent>
              </v:textbox>
            </v:rect>
            <v:rect id="Rectangle 19" o:spid="_x0000_s1036" style="position:absolute;left:6731;top:5358;width:1299;height:693;visibility:visible;v-text-anchor:middle">
              <v:textbox style="mso-rotate-with-shape:t" inset="2.00661mm,1.0033mm,2.00661mm,1.0033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hAnsi="Arial" w:cs="Arial"/>
                        <w:color w:val="000000"/>
                        <w:sz w:val="28"/>
                        <w:szCs w:val="36"/>
                      </w:rPr>
                    </w:pPr>
                  </w:p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hAnsi="Arial" w:cs="Arial"/>
                        <w:color w:val="000000"/>
                        <w:sz w:val="28"/>
                        <w:szCs w:val="36"/>
                      </w:rPr>
                    </w:pPr>
                    <w:r w:rsidRPr="008D1D33">
                      <w:rPr>
                        <w:rFonts w:ascii="Arial" w:hAnsi="Arial" w:cs="Arial"/>
                        <w:color w:val="000000"/>
                        <w:sz w:val="28"/>
                        <w:szCs w:val="36"/>
                      </w:rPr>
                      <w:t>ТОК</w:t>
                    </w:r>
                  </w:p>
                </w:txbxContent>
              </v:textbox>
            </v:rect>
            <v:rect id="Rectangle 20" o:spid="_x0000_s1037" style="position:absolute;left:7648;top:5512;width:306;height:155;visibility:visible;v-text-anchor:middle" fillcolor="red" strokecolor="#00b050">
              <v:stroke dashstyle="dash"/>
              <v:textbox style="mso-rotate-with-shape:t" inset="2.00661mm,1.0033mm,2.00661mm,1.0033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40"/>
                        <w:szCs w:val="50"/>
                      </w:rPr>
                    </w:pPr>
                  </w:p>
                </w:txbxContent>
              </v:textbox>
            </v:rect>
            <v:rect id="Rectangle 21" o:spid="_x0000_s1038" style="position:absolute;left:6884;top:5512;width:306;height:155;visibility:visible;v-text-anchor:middle" fillcolor="red" strokecolor="#00b050">
              <v:stroke dashstyle="dash"/>
              <v:textbox style="mso-rotate-with-shape:t" inset="2.00661mm,1.0033mm,2.00661mm,1.0033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40"/>
                        <w:szCs w:val="50"/>
                      </w:rPr>
                    </w:pPr>
                  </w:p>
                </w:txbxContent>
              </v:textbox>
            </v:rect>
            <v:line id="Line 27" o:spid="_x0000_s1039" style="position:absolute;visibility:visible" from="7572,5050" to="11465,5050"/>
            <v:line id="Line 34" o:spid="_x0000_s1040" style="position:absolute;flip:x;visibility:visible" from="11465,3897" to="11465,5050"/>
            <v:line id="Line 36" o:spid="_x0000_s1041" style="position:absolute;visibility:visible" from="11617,4204" to="11617,4204"/>
            <v:line id="Line 39" o:spid="_x0000_s1042" style="position:absolute;visibility:visible" from="7648,5281" to="9633,5281"/>
            <v:line id="Line 40" o:spid="_x0000_s1043" style="position:absolute;flip:y;visibility:visible" from="9633,5281" to="9633,5897"/>
            <v:line id="Line 46" o:spid="_x0000_s1044" style="position:absolute;visibility:visible" from="9862,5281" to="11617,5281"/>
            <v:line id="Line 47" o:spid="_x0000_s1045" style="position:absolute;visibility:visible" from="11617,5281" to="11617,6435"/>
            <v:line id="Line 49" o:spid="_x0000_s1046" style="position:absolute;flip:y;visibility:visible" from="9862,5281" to="9862,5974"/>
            <v:line id="Line 50" o:spid="_x0000_s1047" style="position:absolute;flip:x;visibility:visible" from="9480,5974" to="9862,6435"/>
            <v:line id="Line 52" o:spid="_x0000_s1048" style="position:absolute;visibility:visible" from="9480,6435" to="11617,6435"/>
            <v:line id="Line 53" o:spid="_x0000_s1049" style="position:absolute;flip:x;visibility:visible" from="8792,5897" to="9633,7050"/>
            <v:line id="Line 54" o:spid="_x0000_s1050" style="position:absolute;visibility:visible" from="9404,6589" to="11617,6589"/>
            <v:line id="Line 55" o:spid="_x0000_s1051" style="position:absolute;visibility:visible" from="11617,6589" to="11617,8281"/>
            <v:line id="Line 56" o:spid="_x0000_s1052" style="position:absolute;flip:x;visibility:visible" from="9021,6589" to="9403,7128"/>
            <v:line id="Line 60" o:spid="_x0000_s1053" style="position:absolute;flip:x;visibility:visible" from="8792,7050" to="8792,8281"/>
            <v:line id="Line 62" o:spid="_x0000_s1054" style="position:absolute;visibility:visible" from="9021,7128" to="9021,8281"/>
            <v:line id="Line 66" o:spid="_x0000_s1055" style="position:absolute;visibility:visible" from="5663,8512" to="13755,8512"/>
            <v:line id="Line 67" o:spid="_x0000_s1056" style="position:absolute;visibility:visible" from="9021,8281" to="11617,8281"/>
            <v:line id="Line 71" o:spid="_x0000_s1057" style="position:absolute;visibility:visible" from="11617,3897" to="11617,5050"/>
            <v:line id="Line 72" o:spid="_x0000_s1058" style="position:absolute;visibility:visible" from="11617,5050" to="11847,5050"/>
            <v:line id="Line 73" o:spid="_x0000_s1059" style="position:absolute;visibility:visible" from="11847,5050" to="11847,5743"/>
            <v:line id="Line 74" o:spid="_x0000_s1060" style="position:absolute;visibility:visible" from="11847,5743" to="13755,5743"/>
            <v:line id="Line 75" o:spid="_x0000_s1061" style="position:absolute;flip:x;visibility:visible" from="11847,5897" to="13755,5897"/>
            <v:line id="Line 76" o:spid="_x0000_s1062" style="position:absolute;visibility:visible" from="11847,5897" to="11847,5897"/>
            <v:line id="Line 77" o:spid="_x0000_s1063" style="position:absolute;flip:x;visibility:visible" from="11847,5897" to="11847,8281"/>
            <v:line id="Line 79" o:spid="_x0000_s1064" style="position:absolute;visibility:visible" from="11847,8281" to="13755,8281"/>
            <v:rect id="Rectangle 80" o:spid="_x0000_s1065" style="position:absolute;left:12534;top:4204;width:763;height:386;visibility:visible;v-text-anchor:middle" fillcolor="red" strokecolor="#00b050">
              <v:stroke dashstyle="dash"/>
              <v:textbox style="mso-rotate-with-shape:t" inset="2.00661mm,1.0033mm,2.00661mm,1.0033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40"/>
                        <w:szCs w:val="50"/>
                      </w:rPr>
                    </w:pPr>
                  </w:p>
                </w:txbxContent>
              </v:textbox>
            </v:re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1" o:spid="_x0000_s1066" type="#_x0000_t202" style="position:absolute;left:12535;top:4281;width:699;height:226;visibility:visible" filled="f" stroked="f">
              <v:textbox style="mso-rotate-with-shape:t" inset="2.00661mm,1.0033mm,2.00661mm,1.0033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hAnsi="Arial" w:cs="Arial"/>
                        <w:color w:val="000000"/>
                        <w:sz w:val="22"/>
                        <w:szCs w:val="28"/>
                      </w:rPr>
                    </w:pPr>
                    <w:r w:rsidRPr="008D1D33">
                      <w:rPr>
                        <w:rFonts w:ascii="Arial" w:hAnsi="Arial" w:cs="Arial"/>
                        <w:color w:val="000000"/>
                        <w:sz w:val="22"/>
                        <w:szCs w:val="28"/>
                      </w:rPr>
                      <w:t>РТМ</w:t>
                    </w:r>
                  </w:p>
                </w:txbxContent>
              </v:textbox>
            </v:shape>
            <v:rect id="Rectangle 97" o:spid="_x0000_s1067" style="position:absolute;left:8902;top:4896;width:136;height:272;visibility:visible" filled="f" stroked="f">
              <v:textbox style="mso-rotate-with-shape:t" inset="2.00661mm,1.0033mm,2.00661mm,1.0033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28"/>
                        <w:szCs w:val="36"/>
                      </w:rPr>
                    </w:pPr>
                  </w:p>
                </w:txbxContent>
              </v:textbox>
            </v:rect>
            <v:shape id="Text Box 98" o:spid="_x0000_s1068" type="#_x0000_t202" style="position:absolute;left:9633;top:6435;width:1680;height:170;visibility:visible" filled="f" stroked="f">
              <v:textbox style="mso-rotate-with-shape:t" inset="2.00661mm,1.0033mm,2.00661mm,1.0033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hAnsi="Arial" w:cs="Arial"/>
                        <w:color w:val="000000"/>
                        <w:sz w:val="14"/>
                        <w:szCs w:val="18"/>
                      </w:rPr>
                    </w:pPr>
                    <w:r w:rsidRPr="008D1D33">
                      <w:rPr>
                        <w:rFonts w:ascii="Arial" w:hAnsi="Arial" w:cs="Arial"/>
                        <w:color w:val="000000"/>
                        <w:sz w:val="14"/>
                        <w:szCs w:val="18"/>
                      </w:rPr>
                      <w:t>ПЕР.ШКОЛЬНЫЙ</w:t>
                    </w:r>
                  </w:p>
                </w:txbxContent>
              </v:textbox>
            </v:shape>
            <v:rect id="Rectangle 99" o:spid="_x0000_s1069" style="position:absolute;left:10624;top:5743;width:611;height:384;visibility:visible;v-text-anchor:middle" fillcolor="#00b050" strokecolor="#00b050">
              <v:stroke dashstyle="dash"/>
              <v:textbox style="mso-rotate-with-shape:t" inset="2.00661mm,1.0033mm,2.00661mm,1.0033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hAnsi="Arial" w:cs="Arial"/>
                        <w:color w:val="000000"/>
                        <w:sz w:val="40"/>
                        <w:szCs w:val="50"/>
                      </w:rPr>
                    </w:pPr>
                    <w:r w:rsidRPr="008D1D33">
                      <w:rPr>
                        <w:rFonts w:ascii="Arial" w:hAnsi="Arial" w:cs="Arial"/>
                        <w:color w:val="000000"/>
                        <w:sz w:val="40"/>
                        <w:szCs w:val="50"/>
                      </w:rPr>
                      <w:t>ШКОЛА</w:t>
                    </w:r>
                  </w:p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hAnsi="Arial" w:cs="Arial"/>
                        <w:color w:val="000000"/>
                        <w:sz w:val="40"/>
                        <w:szCs w:val="50"/>
                      </w:rPr>
                    </w:pPr>
                  </w:p>
                </w:txbxContent>
              </v:textbox>
            </v:rect>
            <v:shape id="Text Box 103" o:spid="_x0000_s1070" type="#_x0000_t202" style="position:absolute;left:11041;top:6090;width:1357;height:169;rotation:90;visibility:visible" filled="f" stroked="f">
              <v:textbox style="mso-rotate-with-shape:t" inset="2.00661mm,1.0033mm,2.00661mm,1.0033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hAnsi="Arial" w:cs="Arial"/>
                        <w:color w:val="000000"/>
                        <w:sz w:val="14"/>
                        <w:szCs w:val="18"/>
                      </w:rPr>
                    </w:pPr>
                    <w:r w:rsidRPr="008D1D33">
                      <w:rPr>
                        <w:rFonts w:ascii="Arial" w:hAnsi="Arial" w:cs="Arial"/>
                        <w:color w:val="000000"/>
                        <w:sz w:val="14"/>
                        <w:szCs w:val="18"/>
                      </w:rPr>
                      <w:t>УЛ.МОТОРНАЯ</w:t>
                    </w:r>
                  </w:p>
                </w:txbxContent>
              </v:textbox>
            </v:shape>
            <v:rect id="Rectangle 105" o:spid="_x0000_s1071" style="position:absolute;left:12077;top:5743;width:1449;height:169;visibility:visible" filled="f" stroked="f">
              <v:textbox style="mso-rotate-with-shape:t" inset="2.00661mm,1.0033mm,2.00661mm,1.0033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14"/>
                        <w:szCs w:val="18"/>
                      </w:rPr>
                    </w:pPr>
                    <w:r w:rsidRPr="008D1D33">
                      <w:rPr>
                        <w:rFonts w:ascii="Arial" w:hAnsi="Arial" w:cs="Arial"/>
                        <w:color w:val="000000"/>
                        <w:sz w:val="14"/>
                        <w:szCs w:val="18"/>
                      </w:rPr>
                      <w:t>УЛ. УЧИТЕЛЬСКАЯ</w:t>
                    </w:r>
                  </w:p>
                </w:txbxContent>
              </v:textbox>
            </v:rect>
            <v:rect id="Rectangle 110" o:spid="_x0000_s1072" style="position:absolute;left:7954;top:5049;width:2899;height:170;visibility:visible" filled="f" stroked="f">
              <v:textbox style="mso-rotate-with-shape:t" inset="2.00661mm,1.0033mm,2.00661mm,1.0033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14"/>
                        <w:szCs w:val="18"/>
                      </w:rPr>
                    </w:pPr>
                    <w:r w:rsidRPr="008D1D33">
                      <w:rPr>
                        <w:rFonts w:ascii="Arial" w:hAnsi="Arial" w:cs="Arial"/>
                        <w:color w:val="000000"/>
                        <w:sz w:val="14"/>
                        <w:szCs w:val="18"/>
                      </w:rPr>
                      <w:t>ПЕР. ЗЕЛЕНЫЙ</w:t>
                    </w:r>
                  </w:p>
                </w:txbxContent>
              </v:textbox>
            </v:rect>
            <v:shape id="Text Box 111" o:spid="_x0000_s1073" type="#_x0000_t202" style="position:absolute;left:8334;top:8280;width:1681;height:169;visibility:visible" filled="f" stroked="f">
              <v:textbox style="mso-rotate-with-shape:t" inset="2.00661mm,1.0033mm,2.00661mm,1.0033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hAnsi="Arial" w:cs="Arial"/>
                        <w:color w:val="000000"/>
                        <w:sz w:val="14"/>
                        <w:szCs w:val="18"/>
                      </w:rPr>
                    </w:pPr>
                    <w:r w:rsidRPr="008D1D33">
                      <w:rPr>
                        <w:rFonts w:ascii="Arial" w:hAnsi="Arial" w:cs="Arial"/>
                        <w:color w:val="000000"/>
                        <w:sz w:val="14"/>
                        <w:szCs w:val="18"/>
                      </w:rPr>
                      <w:t>УЛ. ЦЕНТРАЛЬНАЯ</w:t>
                    </w:r>
                  </w:p>
                </w:txbxContent>
              </v:textbox>
            </v:shape>
            <v:rect id="Rectangle 113" o:spid="_x0000_s1074" style="position:absolute;left:12991;top:8051;width:230;height:154;visibility:visible;v-text-anchor:middle" fillcolor="#960" strokecolor="#00b0f0">
              <v:stroke dashstyle="dashDot"/>
              <v:textbox style="mso-rotate-with-shape:t" inset="2.00661mm,1.0033mm,2.00661mm,1.0033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40"/>
                        <w:szCs w:val="50"/>
                      </w:rPr>
                    </w:pPr>
                  </w:p>
                </w:txbxContent>
              </v:textbox>
            </v:rect>
            <v:rect id="Rectangle 114" o:spid="_x0000_s1075" style="position:absolute;left:13526;top:8051;width:229;height:154;visibility:visible;v-text-anchor:middle" fillcolor="#960" strokecolor="#00b0f0">
              <v:stroke dashstyle="dashDot"/>
              <v:textbox style="mso-rotate-with-shape:t" inset="2.00661mm,1.0033mm,2.00661mm,1.0033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40"/>
                        <w:szCs w:val="50"/>
                      </w:rPr>
                    </w:pPr>
                  </w:p>
                </w:txbxContent>
              </v:textbox>
            </v:rect>
            <v:rect id="Rectangle 115" o:spid="_x0000_s1076" style="position:absolute;left:5816;top:8051;width:227;height:154;visibility:visible;v-text-anchor:middle" fillcolor="#960" strokecolor="#00b0f0">
              <v:stroke dashstyle="dashDot"/>
              <v:textbox style="mso-rotate-with-shape:t" inset="2.00661mm,1.0033mm,2.00661mm,1.0033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40"/>
                        <w:szCs w:val="50"/>
                      </w:rPr>
                    </w:pPr>
                  </w:p>
                </w:txbxContent>
              </v:textbox>
            </v:rect>
            <v:rect id="Rectangle 116" o:spid="_x0000_s1077" style="position:absolute;left:7419;top:8051;width:229;height:154;visibility:visible;v-text-anchor:middle" fillcolor="#960" strokecolor="#00b0f0">
              <v:stroke dashstyle="dashDot"/>
              <v:textbox style="mso-rotate-with-shape:t" inset="2.00661mm,1.0033mm,2.00661mm,1.0033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40"/>
                        <w:szCs w:val="50"/>
                      </w:rPr>
                    </w:pPr>
                  </w:p>
                </w:txbxContent>
              </v:textbox>
            </v:rect>
            <v:rect id="Rectangle 117" o:spid="_x0000_s1078" style="position:absolute;left:5663;top:8589;width:229;height:153;visibility:visible;v-text-anchor:middle" fillcolor="#960" strokecolor="#00b050">
              <v:stroke dashstyle="dashDot"/>
              <v:textbox style="mso-rotate-with-shape:t" inset="2.00661mm,1.0033mm,2.00661mm,1.0033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40"/>
                        <w:szCs w:val="50"/>
                      </w:rPr>
                    </w:pPr>
                  </w:p>
                </w:txbxContent>
              </v:textbox>
            </v:rect>
            <v:rect id="Rectangle 118" o:spid="_x0000_s1079" style="position:absolute;left:5892;top:8589;width:228;height:153;visibility:visible;v-text-anchor:middle" fillcolor="#960" strokecolor="#00b050">
              <v:stroke dashstyle="dashDot"/>
              <v:textbox style="mso-rotate-with-shape:t" inset="2.00661mm,1.0033mm,2.00661mm,1.0033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40"/>
                        <w:szCs w:val="50"/>
                      </w:rPr>
                    </w:pPr>
                  </w:p>
                </w:txbxContent>
              </v:textbox>
            </v:rect>
            <v:rect id="Rectangle 119" o:spid="_x0000_s1080" style="position:absolute;left:6425;top:8589;width:230;height:153;visibility:visible;v-text-anchor:middle" fillcolor="#960" strokecolor="#00b0f0">
              <v:stroke dashstyle="dashDot"/>
              <v:textbox style="mso-rotate-with-shape:t" inset="2.00661mm,1.0033mm,2.00661mm,1.0033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40"/>
                        <w:szCs w:val="50"/>
                      </w:rPr>
                    </w:pPr>
                  </w:p>
                </w:txbxContent>
              </v:textbox>
            </v:rect>
            <v:rect id="Rectangle 120" o:spid="_x0000_s1081" style="position:absolute;left:6196;top:8589;width:229;height:153;visibility:visible;v-text-anchor:middle" fillcolor="#960" strokecolor="#00b0f0">
              <v:stroke dashstyle="dashDot"/>
              <v:textbox style="mso-rotate-with-shape:t" inset="2.00661mm,1.0033mm,2.00661mm,1.0033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40"/>
                        <w:szCs w:val="50"/>
                      </w:rPr>
                    </w:pPr>
                  </w:p>
                </w:txbxContent>
              </v:textbox>
            </v:rect>
            <v:rect id="Rectangle 121" o:spid="_x0000_s1082" style="position:absolute;left:7954;top:8051;width:229;height:154;visibility:visible;v-text-anchor:middle" fillcolor="#960" strokecolor="#00b0f0">
              <v:stroke dashstyle="dashDot"/>
              <v:textbox style="mso-rotate-with-shape:t" inset="2.00661mm,1.0033mm,2.00661mm,1.0033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40"/>
                        <w:szCs w:val="50"/>
                      </w:rPr>
                    </w:pPr>
                  </w:p>
                </w:txbxContent>
              </v:textbox>
            </v:rect>
            <v:rect id="Rectangle 122" o:spid="_x0000_s1083" style="position:absolute;left:8487;top:8051;width:229;height:154;visibility:visible;v-text-anchor:middle" fillcolor="#960" strokecolor="#00b0f0">
              <v:stroke dashstyle="dashDot"/>
              <v:textbox style="mso-rotate-with-shape:t" inset="2.00661mm,1.0033mm,2.00661mm,1.0033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40"/>
                        <w:szCs w:val="50"/>
                      </w:rPr>
                    </w:pPr>
                  </w:p>
                </w:txbxContent>
              </v:textbox>
            </v:rect>
            <v:rect id="Rectangle 123" o:spid="_x0000_s1084" style="position:absolute;left:6731;top:8589;width:229;height:153;visibility:visible;v-text-anchor:middle" fillcolor="#960" strokecolor="#00b0f0">
              <v:stroke dashstyle="dashDot"/>
              <v:textbox style="mso-rotate-with-shape:t" inset="2.00661mm,1.0033mm,2.00661mm,1.0033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40"/>
                        <w:szCs w:val="50"/>
                      </w:rPr>
                    </w:pPr>
                  </w:p>
                </w:txbxContent>
              </v:textbox>
            </v:rect>
            <v:rect id="Rectangle 124" o:spid="_x0000_s1085" style="position:absolute;left:6960;top:8589;width:230;height:153;visibility:visible;v-text-anchor:middle" fillcolor="#960" strokecolor="#00b0f0">
              <v:stroke dashstyle="dashDot"/>
              <v:textbox style="mso-rotate-with-shape:t" inset="2.00661mm,1.0033mm,2.00661mm,1.0033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40"/>
                        <w:szCs w:val="50"/>
                      </w:rPr>
                    </w:pPr>
                  </w:p>
                </w:txbxContent>
              </v:textbox>
            </v:rect>
            <v:rect id="Rectangle 125" o:spid="_x0000_s1086" style="position:absolute;left:8030;top:8589;width:229;height:153;visibility:visible;v-text-anchor:middle" fillcolor="#960" strokecolor="#00b0f0">
              <v:stroke dashstyle="dashDot"/>
              <v:textbox style="mso-rotate-with-shape:t" inset="2.00661mm,1.0033mm,2.00661mm,1.0033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40"/>
                        <w:szCs w:val="50"/>
                      </w:rPr>
                    </w:pPr>
                  </w:p>
                </w:txbxContent>
              </v:textbox>
            </v:rect>
            <v:rect id="Rectangle 126" o:spid="_x0000_s1087" style="position:absolute;left:8869;top:8589;width:229;height:153;visibility:visible;v-text-anchor:middle" fillcolor="#960" strokecolor="#00b0f0">
              <v:stroke dashstyle="dashDot"/>
              <v:textbox style="mso-rotate-with-shape:t" inset="2.00661mm,1.0033mm,2.00661mm,1.0033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40"/>
                        <w:szCs w:val="50"/>
                      </w:rPr>
                    </w:pPr>
                  </w:p>
                </w:txbxContent>
              </v:textbox>
            </v:rect>
            <v:rect id="Rectangle 127" o:spid="_x0000_s1088" style="position:absolute;left:9174;top:8589;width:229;height:153;visibility:visible;v-text-anchor:middle" fillcolor="#960" strokecolor="#00b0f0">
              <v:stroke dashstyle="dashDot"/>
              <v:textbox style="mso-rotate-with-shape:t" inset="2.00661mm,1.0033mm,2.00661mm,1.0033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40"/>
                        <w:szCs w:val="50"/>
                      </w:rPr>
                    </w:pPr>
                  </w:p>
                </w:txbxContent>
              </v:textbox>
            </v:rect>
            <v:rect id="Rectangle 128" o:spid="_x0000_s1089" style="position:absolute;left:10397;top:8589;width:227;height:153;visibility:visible;v-text-anchor:middle" fillcolor="#960" strokecolor="#00b0f0">
              <v:stroke dashstyle="dashDot"/>
              <v:textbox style="mso-rotate-with-shape:t" inset="2.00661mm,1.0033mm,2.00661mm,1.0033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40"/>
                        <w:szCs w:val="50"/>
                      </w:rPr>
                    </w:pPr>
                  </w:p>
                </w:txbxContent>
              </v:textbox>
            </v:rect>
            <v:rect id="Rectangle 129" o:spid="_x0000_s1090" style="position:absolute;left:10930;top:8589;width:229;height:153;visibility:visible;v-text-anchor:middle" fillcolor="#960" strokecolor="#00b0f0">
              <v:stroke dashstyle="dashDot"/>
              <v:textbox style="mso-rotate-with-shape:t" inset="2.00661mm,1.0033mm,2.00661mm,1.0033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40"/>
                        <w:szCs w:val="50"/>
                      </w:rPr>
                    </w:pPr>
                  </w:p>
                </w:txbxContent>
              </v:textbox>
            </v:rect>
            <v:rect id="Rectangle 130" o:spid="_x0000_s1091" style="position:absolute;left:11159;top:8589;width:229;height:153;visibility:visible;v-text-anchor:middle" fillcolor="#960" strokecolor="#00b0f0">
              <v:stroke dashstyle="dashDot"/>
              <v:textbox style="mso-rotate-with-shape:t" inset="2.00661mm,1.0033mm,2.00661mm,1.0033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40"/>
                        <w:szCs w:val="50"/>
                      </w:rPr>
                    </w:pPr>
                  </w:p>
                </w:txbxContent>
              </v:textbox>
            </v:rect>
            <v:rect id="Rectangle 131" o:spid="_x0000_s1092" style="position:absolute;left:11694;top:8589;width:229;height:153;visibility:visible;v-text-anchor:middle" fillcolor="#960" strokecolor="#00b0f0">
              <v:stroke dashstyle="dashDot"/>
              <v:textbox style="mso-rotate-with-shape:t" inset="2.00661mm,1.0033mm,2.00661mm,1.0033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40"/>
                        <w:szCs w:val="50"/>
                      </w:rPr>
                    </w:pPr>
                  </w:p>
                </w:txbxContent>
              </v:textbox>
            </v:rect>
            <v:rect id="Rectangle 133" o:spid="_x0000_s1093" style="position:absolute;left:12839;top:8589;width:229;height:153;visibility:visible;v-text-anchor:middle" fillcolor="#960" strokecolor="#00b0f0">
              <v:stroke dashstyle="dashDot"/>
              <v:textbox style="mso-rotate-with-shape:t" inset="2.00661mm,1.0033mm,2.00661mm,1.0033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40"/>
                        <w:szCs w:val="50"/>
                      </w:rPr>
                    </w:pPr>
                  </w:p>
                </w:txbxContent>
              </v:textbox>
            </v:rect>
            <v:rect id="Rectangle 134" o:spid="_x0000_s1094" style="position:absolute;left:9404;top:8051;width:229;height:154;visibility:visible;v-text-anchor:middle" fillcolor="#960" strokecolor="#00b0f0">
              <v:stroke dashstyle="dashDot"/>
              <v:textbox style="mso-rotate-with-shape:t" inset="2.00661mm,1.0033mm,2.00661mm,1.0033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40"/>
                        <w:szCs w:val="50"/>
                      </w:rPr>
                    </w:pPr>
                  </w:p>
                </w:txbxContent>
              </v:textbox>
            </v:rect>
            <v:rect id="Rectangle 135" o:spid="_x0000_s1095" style="position:absolute;left:13297;top:8051;width:229;height:154;visibility:visible;v-text-anchor:middle" fillcolor="#960" strokecolor="#00b0f0">
              <v:stroke dashstyle="dashDot"/>
              <v:textbox style="mso-rotate-with-shape:t" inset="2.00661mm,1.0033mm,2.00661mm,1.0033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40"/>
                        <w:szCs w:val="50"/>
                      </w:rPr>
                    </w:pPr>
                  </w:p>
                </w:txbxContent>
              </v:textbox>
            </v:rect>
            <v:rect id="Rectangle 136" o:spid="_x0000_s1096" style="position:absolute;left:6120;top:8051;width:229;height:154;visibility:visible;v-text-anchor:middle" fillcolor="#960" strokecolor="#00b0f0">
              <v:stroke dashstyle="dashDot"/>
              <v:textbox style="mso-rotate-with-shape:t" inset="2.00661mm,1.0033mm,2.00661mm,1.0033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40"/>
                        <w:szCs w:val="50"/>
                      </w:rPr>
                    </w:pPr>
                  </w:p>
                </w:txbxContent>
              </v:textbox>
            </v:rect>
            <v:rect id="Rectangle 137" o:spid="_x0000_s1097" style="position:absolute;left:6349;top:8051;width:229;height:154;visibility:visible;v-text-anchor:middle" fillcolor="#960" strokecolor="#00b0f0">
              <v:stroke dashstyle="dashDot"/>
              <v:textbox style="mso-rotate-with-shape:t" inset="2.00661mm,1.0033mm,2.00661mm,1.0033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40"/>
                        <w:szCs w:val="50"/>
                      </w:rPr>
                    </w:pPr>
                  </w:p>
                </w:txbxContent>
              </v:textbox>
            </v:rect>
            <v:rect id="Rectangle 138" o:spid="_x0000_s1098" style="position:absolute;left:6655;top:8051;width:229;height:154;visibility:visible;v-text-anchor:middle" fillcolor="#960" strokecolor="#00b0f0">
              <v:stroke dashstyle="dashDot"/>
              <v:textbox style="mso-rotate-with-shape:t" inset="2.00661mm,1.0033mm,2.00661mm,1.0033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40"/>
                        <w:szCs w:val="50"/>
                      </w:rPr>
                    </w:pPr>
                  </w:p>
                </w:txbxContent>
              </v:textbox>
            </v:rect>
            <v:rect id="Rectangle 139" o:spid="_x0000_s1099" style="position:absolute;left:6884;top:8051;width:229;height:154;visibility:visible;v-text-anchor:middle" fillcolor="#960" strokecolor="#00b0f0">
              <v:stroke dashstyle="dashDot"/>
              <v:textbox style="mso-rotate-with-shape:t" inset="2.00661mm,1.0033mm,2.00661mm,1.0033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40"/>
                        <w:szCs w:val="50"/>
                      </w:rPr>
                    </w:pPr>
                  </w:p>
                </w:txbxContent>
              </v:textbox>
            </v:rect>
            <v:rect id="Rectangle 140" o:spid="_x0000_s1100" style="position:absolute;left:7724;top:8051;width:230;height:154;visibility:visible;v-text-anchor:middle" fillcolor="#960" strokecolor="#00b0f0">
              <v:stroke dashstyle="dashDot"/>
              <v:textbox style="mso-rotate-with-shape:t" inset="2.00661mm,1.0033mm,2.00661mm,1.0033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40"/>
                        <w:szCs w:val="50"/>
                      </w:rPr>
                    </w:pPr>
                  </w:p>
                </w:txbxContent>
              </v:textbox>
            </v:rect>
            <v:rect id="Rectangle 141" o:spid="_x0000_s1101" style="position:absolute;left:8259;top:8051;width:228;height:154;visibility:visible;v-text-anchor:middle" fillcolor="#960" strokecolor="#00b0f0">
              <v:stroke dashstyle="dashDot"/>
              <v:textbox style="mso-rotate-with-shape:t" inset="2.00661mm,1.0033mm,2.00661mm,1.0033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40"/>
                        <w:szCs w:val="50"/>
                      </w:rPr>
                    </w:pPr>
                  </w:p>
                </w:txbxContent>
              </v:textbox>
            </v:rect>
            <v:rect id="Rectangle 142" o:spid="_x0000_s1102" style="position:absolute;left:7266;top:8589;width:229;height:153;visibility:visible;v-text-anchor:middle" fillcolor="#960" strokecolor="#00b0f0">
              <v:stroke dashstyle="dashDot"/>
              <v:textbox style="mso-rotate-with-shape:t" inset="2.00661mm,1.0033mm,2.00661mm,1.0033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40"/>
                        <w:szCs w:val="50"/>
                      </w:rPr>
                    </w:pPr>
                  </w:p>
                </w:txbxContent>
              </v:textbox>
            </v:rect>
            <v:rect id="Rectangle 143" o:spid="_x0000_s1103" style="position:absolute;left:7495;top:8589;width:229;height:153;visibility:visible;v-text-anchor:middle" fillcolor="#960" strokecolor="#00b0f0">
              <v:stroke dashstyle="dashDot"/>
              <v:textbox style="mso-rotate-with-shape:t" inset="2.00661mm,1.0033mm,2.00661mm,1.0033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40"/>
                        <w:szCs w:val="50"/>
                      </w:rPr>
                    </w:pPr>
                  </w:p>
                </w:txbxContent>
              </v:textbox>
            </v:rect>
            <v:rect id="Rectangle 144" o:spid="_x0000_s1104" style="position:absolute;left:7801;top:8589;width:229;height:153;visibility:visible;v-text-anchor:middle" fillcolor="#960" strokecolor="#00b0f0">
              <v:stroke dashstyle="dashDot"/>
              <v:textbox style="mso-rotate-with-shape:t" inset="2.00661mm,1.0033mm,2.00661mm,1.0033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40"/>
                        <w:szCs w:val="50"/>
                      </w:rPr>
                    </w:pPr>
                  </w:p>
                </w:txbxContent>
              </v:textbox>
            </v:rect>
            <v:rect id="Rectangle 145" o:spid="_x0000_s1105" style="position:absolute;left:8334;top:8589;width:229;height:153;visibility:visible;v-text-anchor:middle" fillcolor="#960" strokecolor="#00b0f0">
              <v:stroke dashstyle="dashDot"/>
              <v:textbox style="mso-rotate-with-shape:t" inset="2.00661mm,1.0033mm,2.00661mm,1.0033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40"/>
                        <w:szCs w:val="50"/>
                      </w:rPr>
                    </w:pPr>
                  </w:p>
                </w:txbxContent>
              </v:textbox>
            </v:rect>
            <v:rect id="Rectangle 146" o:spid="_x0000_s1106" style="position:absolute;left:8639;top:8589;width:230;height:153;visibility:visible;v-text-anchor:middle" fillcolor="#960" strokecolor="#00b0f0">
              <v:stroke dashstyle="dashDot"/>
              <v:textbox style="mso-rotate-with-shape:t" inset="2.00661mm,1.0033mm,2.00661mm,1.0033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40"/>
                        <w:szCs w:val="50"/>
                      </w:rPr>
                    </w:pPr>
                  </w:p>
                </w:txbxContent>
              </v:textbox>
            </v:rect>
            <v:rect id="Rectangle 147" o:spid="_x0000_s1107" style="position:absolute;left:9480;top:8589;width:229;height:153;visibility:visible;v-text-anchor:middle" fillcolor="#960" strokecolor="#00b0f0">
              <v:stroke dashstyle="dashDot"/>
              <v:textbox style="mso-rotate-with-shape:t" inset="2.00661mm,1.0033mm,2.00661mm,1.0033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40"/>
                        <w:szCs w:val="50"/>
                      </w:rPr>
                    </w:pPr>
                  </w:p>
                </w:txbxContent>
              </v:textbox>
            </v:rect>
            <v:rect id="Rectangle 148" o:spid="_x0000_s1108" style="position:absolute;left:9786;top:8589;width:229;height:153;visibility:visible;v-text-anchor:middle" fillcolor="#960" strokecolor="#00b0f0">
              <v:stroke dashstyle="dashDot"/>
              <v:textbox style="mso-rotate-with-shape:t" inset="2.00661mm,1.0033mm,2.00661mm,1.0033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40"/>
                        <w:szCs w:val="50"/>
                      </w:rPr>
                    </w:pPr>
                  </w:p>
                </w:txbxContent>
              </v:textbox>
            </v:rect>
            <v:rect id="Rectangle 149" o:spid="_x0000_s1109" style="position:absolute;left:10091;top:8589;width:229;height:153;visibility:visible;v-text-anchor:middle" fillcolor="#960" strokecolor="#00b0f0">
              <v:stroke dashstyle="dashDot"/>
              <v:textbox style="mso-rotate-with-shape:t" inset="2.00661mm,1.0033mm,2.00661mm,1.0033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40"/>
                        <w:szCs w:val="50"/>
                      </w:rPr>
                    </w:pPr>
                  </w:p>
                </w:txbxContent>
              </v:textbox>
            </v:rect>
            <v:rect id="Rectangle 150" o:spid="_x0000_s1110" style="position:absolute;left:10624;top:8589;width:229;height:153;visibility:visible;v-text-anchor:middle" fillcolor="#960" strokecolor="#00b0f0">
              <v:stroke dashstyle="dashDot"/>
              <v:textbox style="mso-rotate-with-shape:t" inset="2.00661mm,1.0033mm,2.00661mm,1.0033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40"/>
                        <w:szCs w:val="50"/>
                      </w:rPr>
                    </w:pPr>
                  </w:p>
                </w:txbxContent>
              </v:textbox>
            </v:rect>
            <v:rect id="Rectangle 151" o:spid="_x0000_s1111" style="position:absolute;left:11465;top:8589;width:229;height:153;visibility:visible;v-text-anchor:middle" fillcolor="#960" strokecolor="#00b0f0">
              <v:stroke dashstyle="dashDot"/>
              <v:textbox style="mso-rotate-with-shape:t" inset="2.00661mm,1.0033mm,2.00661mm,1.0033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40"/>
                        <w:szCs w:val="50"/>
                      </w:rPr>
                    </w:pPr>
                  </w:p>
                </w:txbxContent>
              </v:textbox>
            </v:rect>
            <v:rect id="Rectangle 152" o:spid="_x0000_s1112" style="position:absolute;left:12000;top:8589;width:229;height:153;visibility:visible;v-text-anchor:middle" fillcolor="#960" strokecolor="#00b0f0">
              <v:stroke dashstyle="dashDot"/>
              <v:textbox style="mso-rotate-with-shape:t" inset="2.00661mm,1.0033mm,2.00661mm,1.0033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40"/>
                        <w:szCs w:val="50"/>
                      </w:rPr>
                    </w:pPr>
                  </w:p>
                </w:txbxContent>
              </v:textbox>
            </v:rect>
            <v:rect id="Rectangle 153" o:spid="_x0000_s1113" style="position:absolute;left:12229;top:8589;width:229;height:153;visibility:visible;v-text-anchor:middle" fillcolor="#960" strokecolor="#00b0f0">
              <v:stroke dashstyle="dashDot"/>
              <v:textbox style="mso-rotate-with-shape:t" inset="2.00661mm,1.0033mm,2.00661mm,1.0033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40"/>
                        <w:szCs w:val="50"/>
                      </w:rPr>
                    </w:pPr>
                  </w:p>
                </w:txbxContent>
              </v:textbox>
            </v:rect>
            <v:rect id="Rectangle 154" o:spid="_x0000_s1114" style="position:absolute;left:7190;top:8051;width:229;height:154;visibility:visible;v-text-anchor:middle" fillcolor="#960" strokecolor="#00b0f0">
              <v:stroke dashstyle="dashDot"/>
              <v:textbox style="mso-rotate-with-shape:t" inset="2.00661mm,1.0033mm,2.00661mm,1.0033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40"/>
                        <w:szCs w:val="50"/>
                      </w:rPr>
                    </w:pPr>
                  </w:p>
                </w:txbxContent>
              </v:textbox>
            </v:rect>
            <v:rect id="Rectangle 155" o:spid="_x0000_s1115" style="position:absolute;left:12534;top:8589;width:230;height:153;visibility:visible;v-text-anchor:middle" fillcolor="#960" strokecolor="#00b0f0">
              <v:stroke dashstyle="dashDot"/>
              <v:textbox style="mso-rotate-with-shape:t" inset="2.00661mm,1.0033mm,2.00661mm,1.0033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40"/>
                        <w:szCs w:val="50"/>
                      </w:rPr>
                    </w:pPr>
                  </w:p>
                </w:txbxContent>
              </v:textbox>
            </v:rect>
            <v:rect id="Rectangle 156" o:spid="_x0000_s1116" style="position:absolute;left:13144;top:8589;width:229;height:153;visibility:visible;v-text-anchor:middle" fillcolor="#960" strokecolor="#00b0f0">
              <v:stroke dashstyle="dashDot"/>
              <v:textbox style="mso-rotate-with-shape:t" inset="2.00661mm,1.0033mm,2.00661mm,1.0033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40"/>
                        <w:szCs w:val="50"/>
                      </w:rPr>
                    </w:pPr>
                  </w:p>
                </w:txbxContent>
              </v:textbox>
            </v:rect>
            <v:rect id="Rectangle 157" o:spid="_x0000_s1117" style="position:absolute;left:13450;top:8589;width:229;height:153;visibility:visible;v-text-anchor:middle" fillcolor="#960" strokecolor="#00b050">
              <v:stroke dashstyle="dashDot"/>
              <v:textbox style="mso-rotate-with-shape:t" inset="2.00661mm,1.0033mm,2.00661mm,1.0033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40"/>
                        <w:szCs w:val="50"/>
                      </w:rPr>
                    </w:pPr>
                  </w:p>
                </w:txbxContent>
              </v:textbox>
            </v:rect>
            <v:rect id="Rectangle 158" o:spid="_x0000_s1118" style="position:absolute;left:13679;top:8589;width:229;height:153;visibility:visible;v-text-anchor:middle" fillcolor="#960" strokecolor="#00b050">
              <v:stroke dashstyle="dashDot"/>
              <v:textbox style="mso-rotate-with-shape:t" inset="2.00661mm,1.0033mm,2.00661mm,1.0033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40"/>
                        <w:szCs w:val="50"/>
                      </w:rPr>
                    </w:pPr>
                  </w:p>
                </w:txbxContent>
              </v:textbox>
            </v:rect>
            <v:line id="Line 163" o:spid="_x0000_s1119" style="position:absolute;flip:x y;visibility:visible" from="5510,8281" to="8792,8281"/>
            <v:rect id="Rectangle 164" o:spid="_x0000_s1120" style="position:absolute;left:12764;top:8051;width:227;height:154;visibility:visible;v-text-anchor:middle" fillcolor="#960" strokecolor="#00b0f0">
              <v:stroke dashstyle="dashDot"/>
              <v:textbox style="mso-rotate-with-shape:t" inset="2.00661mm,1.0033mm,2.00661mm,1.0033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40"/>
                        <w:szCs w:val="50"/>
                      </w:rPr>
                    </w:pPr>
                  </w:p>
                </w:txbxContent>
              </v:textbox>
            </v:rect>
            <v:rect id="Rectangle 166" o:spid="_x0000_s1121" style="position:absolute;left:12229;top:8051;width:229;height:154;visibility:visible;v-text-anchor:middle" fillcolor="#960" strokecolor="#00b0f0">
              <v:stroke dashstyle="dashDot"/>
              <v:textbox style="mso-rotate-with-shape:t" inset="2.00661mm,1.0033mm,2.00661mm,1.0033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40"/>
                        <w:szCs w:val="50"/>
                      </w:rPr>
                    </w:pPr>
                  </w:p>
                </w:txbxContent>
              </v:textbox>
            </v:rect>
            <v:rect id="Rectangle 167" o:spid="_x0000_s1122" style="position:absolute;left:12458;top:8051;width:229;height:154;visibility:visible;v-text-anchor:middle" fillcolor="#960" strokecolor="#00b0f0">
              <v:stroke dashstyle="dashDot"/>
              <v:textbox style="mso-rotate-with-shape:t" inset="2.00661mm,1.0033mm,2.00661mm,1.0033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40"/>
                        <w:szCs w:val="50"/>
                      </w:rPr>
                    </w:pPr>
                  </w:p>
                </w:txbxContent>
              </v:textbox>
            </v:rect>
            <v:rect id="Rectangle 177" o:spid="_x0000_s1123" style="position:absolute;left:12000;top:7359;width:152;height:231;visibility:visible;v-text-anchor:middle" fillcolor="#960" strokecolor="#00b0f0">
              <v:stroke dashstyle="dashDot"/>
              <v:textbox style="mso-rotate-with-shape:t" inset="2.00661mm,1.0033mm,2.00661mm,1.0033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40"/>
                        <w:szCs w:val="50"/>
                      </w:rPr>
                    </w:pPr>
                  </w:p>
                </w:txbxContent>
              </v:textbox>
            </v:rect>
            <v:rect id="Rectangle 179" o:spid="_x0000_s1124" style="position:absolute;left:12000;top:6819;width:152;height:231;visibility:visible;v-text-anchor:middle" fillcolor="#960">
              <v:textbox style="mso-rotate-with-shape:t" inset="2.00661mm,1.0033mm,2.00661mm,1.0033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40"/>
                        <w:szCs w:val="50"/>
                      </w:rPr>
                    </w:pPr>
                  </w:p>
                </w:txbxContent>
              </v:textbox>
            </v:rect>
            <v:rect id="Rectangle 180" o:spid="_x0000_s1125" style="position:absolute;left:12000;top:6589;width:152;height:230;visibility:visible;v-text-anchor:middle" fillcolor="#960">
              <v:textbox style="mso-rotate-with-shape:t" inset="2.00661mm,1.0033mm,2.00661mm,1.0033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40"/>
                        <w:szCs w:val="50"/>
                      </w:rPr>
                    </w:pPr>
                  </w:p>
                </w:txbxContent>
              </v:textbox>
            </v:rect>
            <v:rect id="Rectangle 181" o:spid="_x0000_s1126" style="position:absolute;left:12000;top:6282;width:152;height:231;visibility:visible;v-text-anchor:middle" fillcolor="#960" strokecolor="#00b050">
              <v:stroke dashstyle="dashDot"/>
              <v:textbox style="mso-rotate-with-shape:t" inset="2.00661mm,1.0033mm,2.00661mm,1.0033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40"/>
                        <w:szCs w:val="50"/>
                      </w:rPr>
                    </w:pPr>
                  </w:p>
                </w:txbxContent>
              </v:textbox>
            </v:rect>
            <v:rect id="Rectangle 182" o:spid="_x0000_s1127" style="position:absolute;left:12000;top:6051;width:152;height:231;visibility:visible;v-text-anchor:middle" fillcolor="#960" strokecolor="#00b050">
              <v:stroke dashstyle="dashDot"/>
              <v:textbox style="mso-rotate-with-shape:t" inset="2.00661mm,1.0033mm,2.00661mm,1.0033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40"/>
                        <w:szCs w:val="50"/>
                      </w:rPr>
                    </w:pPr>
                  </w:p>
                </w:txbxContent>
              </v:textbox>
            </v:rect>
            <v:rect id="Rectangle 184" o:spid="_x0000_s1128" style="position:absolute;left:10473;top:8051;width:228;height:154;visibility:visible;v-text-anchor:middle" fillcolor="#960" strokecolor="#00b0f0">
              <v:stroke dashstyle="dashDot"/>
              <v:textbox style="mso-rotate-with-shape:t" inset="2.00661mm,1.0033mm,2.00661mm,1.0033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40"/>
                        <w:szCs w:val="50"/>
                      </w:rPr>
                    </w:pPr>
                  </w:p>
                </w:txbxContent>
              </v:textbox>
            </v:rect>
            <v:rect id="Rectangle 185" o:spid="_x0000_s1129" style="position:absolute;left:10777;top:8051;width:229;height:154;visibility:visible;v-text-anchor:middle" fillcolor="#960" strokecolor="#00b0f0">
              <v:stroke dashstyle="dashDot"/>
              <v:textbox style="mso-rotate-with-shape:t" inset="2.00661mm,1.0033mm,2.00661mm,1.0033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40"/>
                        <w:szCs w:val="50"/>
                      </w:rPr>
                    </w:pPr>
                  </w:p>
                </w:txbxContent>
              </v:textbox>
            </v:rect>
            <v:rect id="Rectangle 186" o:spid="_x0000_s1130" style="position:absolute;left:11083;top:8051;width:229;height:154;visibility:visible;v-text-anchor:middle" fillcolor="#960" strokecolor="#00b0f0">
              <v:stroke dashstyle="dashDot"/>
              <v:textbox style="mso-rotate-with-shape:t" inset="2.00661mm,1.0033mm,2.00661mm,1.0033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40"/>
                        <w:szCs w:val="50"/>
                      </w:rPr>
                    </w:pPr>
                  </w:p>
                </w:txbxContent>
              </v:textbox>
            </v:rect>
            <v:rect id="Rectangle 187" o:spid="_x0000_s1131" style="position:absolute;left:11312;top:8051;width:229;height:154;visibility:visible;v-text-anchor:middle" fillcolor="#960" strokecolor="#00b0f0">
              <v:stroke dashstyle="dashDot"/>
              <v:textbox style="mso-rotate-with-shape:t" inset="2.00661mm,1.0033mm,2.00661mm,1.0033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40"/>
                        <w:szCs w:val="50"/>
                      </w:rPr>
                    </w:pPr>
                  </w:p>
                </w:txbxContent>
              </v:textbox>
            </v:rect>
            <v:rect id="Rectangle 188" o:spid="_x0000_s1132" style="position:absolute;left:9633;top:8051;width:229;height:154;visibility:visible;v-text-anchor:middle" fillcolor="#960" strokecolor="#00b0f0">
              <v:stroke dashstyle="dashDot"/>
              <v:textbox style="mso-rotate-with-shape:t" inset="2.00661mm,1.0033mm,2.00661mm,1.0033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40"/>
                        <w:szCs w:val="50"/>
                      </w:rPr>
                    </w:pPr>
                  </w:p>
                </w:txbxContent>
              </v:textbox>
            </v:rect>
            <v:rect id="Rectangle 189" o:spid="_x0000_s1133" style="position:absolute;left:9938;top:8051;width:230;height:154;visibility:visible;v-text-anchor:middle" fillcolor="#960" strokecolor="#00b0f0">
              <v:stroke dashstyle="dashDot"/>
              <v:textbox style="mso-rotate-with-shape:t" inset="2.00661mm,1.0033mm,2.00661mm,1.0033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40"/>
                        <w:szCs w:val="50"/>
                      </w:rPr>
                    </w:pPr>
                  </w:p>
                </w:txbxContent>
              </v:textbox>
            </v:rect>
            <v:rect id="Rectangle 190" o:spid="_x0000_s1134" style="position:absolute;left:10168;top:8051;width:229;height:154;visibility:visible;v-text-anchor:middle" fillcolor="#960" strokecolor="#00b0f0">
              <v:stroke dashstyle="dashDot"/>
              <v:textbox style="mso-rotate-with-shape:t" inset="2.00661mm,1.0033mm,2.00661mm,1.0033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40"/>
                        <w:szCs w:val="50"/>
                      </w:rPr>
                    </w:pPr>
                  </w:p>
                </w:txbxContent>
              </v:textbox>
            </v:rect>
            <v:rect id="Rectangle 191" o:spid="_x0000_s1135" style="position:absolute;left:12611;top:5512;width:228;height:155;visibility:visible;v-text-anchor:middle" fillcolor="#960" strokecolor="#00b050">
              <v:stroke dashstyle="dashDot"/>
              <v:textbox style="mso-rotate-with-shape:t" inset="2.00661mm,1.0033mm,2.00661mm,1.0033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40"/>
                        <w:szCs w:val="50"/>
                      </w:rPr>
                    </w:pPr>
                  </w:p>
                </w:txbxContent>
              </v:textbox>
            </v:rect>
            <v:rect id="Rectangle 192" o:spid="_x0000_s1136" style="position:absolute;left:12915;top:5512;width:229;height:155;visibility:visible;v-text-anchor:middle" fillcolor="#960" strokecolor="#00b050">
              <v:stroke dashstyle="dashDot"/>
              <v:textbox style="mso-rotate-with-shape:t" inset="2.00661mm,1.0033mm,2.00661mm,1.0033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40"/>
                        <w:szCs w:val="50"/>
                      </w:rPr>
                    </w:pPr>
                  </w:p>
                </w:txbxContent>
              </v:textbox>
            </v:rect>
            <v:rect id="Rectangle 193" o:spid="_x0000_s1137" style="position:absolute;left:13144;top:5512;width:229;height:155;visibility:visible;v-text-anchor:middle" fillcolor="#960" strokecolor="#00b050">
              <v:stroke dashstyle="dashDot"/>
              <v:textbox style="mso-rotate-with-shape:t" inset="2.00661mm,1.0033mm,2.00661mm,1.0033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40"/>
                        <w:szCs w:val="50"/>
                      </w:rPr>
                    </w:pPr>
                  </w:p>
                </w:txbxContent>
              </v:textbox>
            </v:rect>
            <v:rect id="Rectangle 194" o:spid="_x0000_s1138" style="position:absolute;left:13450;top:5512;width:229;height:155;visibility:visible;v-text-anchor:middle" fillcolor="#960" strokecolor="#00b0f0">
              <v:stroke dashstyle="dashDot"/>
              <v:textbox style="mso-rotate-with-shape:t" inset="2.00661mm,1.0033mm,2.00661mm,1.0033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40"/>
                        <w:szCs w:val="50"/>
                      </w:rPr>
                    </w:pPr>
                  </w:p>
                </w:txbxContent>
              </v:textbox>
            </v:rect>
            <v:rect id="Rectangle 195" o:spid="_x0000_s1139" style="position:absolute;left:9327;top:4821;width:229;height:153;visibility:visible;v-text-anchor:middle" fillcolor="#960" strokecolor="#00b0f0">
              <v:stroke dashstyle="dashDot"/>
              <v:textbox style="mso-rotate-with-shape:t" inset="2.00661mm,1.0033mm,2.00661mm,1.0033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40"/>
                        <w:szCs w:val="50"/>
                      </w:rPr>
                    </w:pPr>
                  </w:p>
                </w:txbxContent>
              </v:textbox>
            </v:rect>
            <v:rect id="Rectangle 196" o:spid="_x0000_s1140" style="position:absolute;left:11159;top:3897;width:153;height:154;visibility:visible;v-text-anchor:middle" fillcolor="#960" strokecolor="#00b0f0">
              <v:stroke dashstyle="dashDot"/>
              <v:textbox style="mso-rotate-with-shape:t" inset="2.00661mm,1.0033mm,2.00661mm,1.0033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40"/>
                        <w:szCs w:val="50"/>
                      </w:rPr>
                    </w:pPr>
                  </w:p>
                </w:txbxContent>
              </v:textbox>
            </v:rect>
            <v:rect id="Rectangle 197" o:spid="_x0000_s1141" style="position:absolute;left:9709;top:4821;width:229;height:153;visibility:visible;v-text-anchor:middle" fillcolor="#960" strokecolor="#00b0f0">
              <v:stroke dashstyle="dashDot"/>
              <v:textbox style="mso-rotate-with-shape:t" inset="2.00661mm,1.0033mm,2.00661mm,1.0033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40"/>
                        <w:szCs w:val="50"/>
                      </w:rPr>
                    </w:pPr>
                  </w:p>
                </w:txbxContent>
              </v:textbox>
            </v:rect>
            <v:rect id="Rectangle 198" o:spid="_x0000_s1142" style="position:absolute;left:10091;top:4821;width:229;height:153;visibility:visible;v-text-anchor:middle" fillcolor="#960" strokecolor="#00b050">
              <v:stroke dashstyle="dashDot"/>
              <v:textbox style="mso-rotate-with-shape:t" inset="2.00661mm,1.0033mm,2.00661mm,1.0033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40"/>
                        <w:szCs w:val="50"/>
                      </w:rPr>
                    </w:pPr>
                  </w:p>
                </w:txbxContent>
              </v:textbox>
            </v:rect>
            <v:rect id="Rectangle 199" o:spid="_x0000_s1143" style="position:absolute;left:10320;top:4821;width:228;height:153;visibility:visible;v-text-anchor:middle" fillcolor="#960" strokecolor="#00b050">
              <v:stroke dashstyle="dashDot"/>
              <v:textbox style="mso-rotate-with-shape:t" inset="2.00661mm,1.0033mm,2.00661mm,1.0033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40"/>
                        <w:szCs w:val="50"/>
                      </w:rPr>
                    </w:pPr>
                  </w:p>
                </w:txbxContent>
              </v:textbox>
            </v:rect>
            <v:rect id="Rectangle 200" o:spid="_x0000_s1144" style="position:absolute;left:11159;top:4051;width:153;height:153;visibility:visible;v-text-anchor:middle" fillcolor="#960" strokecolor="#00b0f0">
              <v:stroke dashstyle="dashDot"/>
              <v:textbox style="mso-rotate-with-shape:t" inset="2.00661mm,1.0033mm,2.00661mm,1.0033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40"/>
                        <w:szCs w:val="50"/>
                      </w:rPr>
                    </w:pPr>
                  </w:p>
                </w:txbxContent>
              </v:textbox>
            </v:rect>
            <v:rect id="Rectangle 201" o:spid="_x0000_s1145" style="position:absolute;left:11159;top:4281;width:153;height:154;visibility:visible;v-text-anchor:middle" fillcolor="#960" strokecolor="#00b0f0">
              <v:stroke dashstyle="dashDot"/>
              <v:textbox style="mso-rotate-with-shape:t" inset="2.00661mm,1.0033mm,2.00661mm,1.0033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40"/>
                        <w:szCs w:val="50"/>
                      </w:rPr>
                    </w:pPr>
                  </w:p>
                </w:txbxContent>
              </v:textbox>
            </v:rect>
            <v:rect id="Rectangle 202" o:spid="_x0000_s1146" style="position:absolute;left:11159;top:4435;width:153;height:155;visibility:visible;v-text-anchor:middle" fillcolor="#960" strokecolor="#00b0f0">
              <v:stroke dashstyle="dashDot"/>
              <v:textbox style="mso-rotate-with-shape:t" inset="2.00661mm,1.0033mm,2.00661mm,1.0033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40"/>
                        <w:szCs w:val="50"/>
                      </w:rPr>
                    </w:pPr>
                  </w:p>
                </w:txbxContent>
              </v:textbox>
            </v:rect>
            <v:rect id="Rectangle 203" o:spid="_x0000_s1147" style="position:absolute;left:11159;top:4666;width:153;height:155;visibility:visible;v-text-anchor:middle" fillcolor="#960" strokecolor="#00b0f0">
              <v:stroke dashstyle="dashDot"/>
              <v:textbox style="mso-rotate-with-shape:t" inset="2.00661mm,1.0033mm,2.00661mm,1.0033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40"/>
                        <w:szCs w:val="50"/>
                      </w:rPr>
                    </w:pPr>
                  </w:p>
                </w:txbxContent>
              </v:textbox>
            </v:rect>
            <v:rect id="Rectangle 204" o:spid="_x0000_s1148" style="position:absolute;left:11159;top:4821;width:153;height:153;visibility:visible;v-text-anchor:middle" fillcolor="#960" strokecolor="#00b0f0">
              <v:stroke dashstyle="dashDot"/>
              <v:textbox style="mso-rotate-with-shape:t" inset="2.00661mm,1.0033mm,2.00661mm,1.0033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40"/>
                        <w:szCs w:val="50"/>
                      </w:rPr>
                    </w:pPr>
                  </w:p>
                </w:txbxContent>
              </v:textbox>
            </v:rect>
            <v:rect id="Rectangle 205" o:spid="_x0000_s1149" style="position:absolute;left:10914;top:4581;width:1230;height:169;rotation:90;flip:x;visibility:visible" filled="f" stroked="f">
              <v:textbox style="mso-rotate-with-shape:t" inset="2.00661mm,1.0033mm,2.00661mm,1.0033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14"/>
                        <w:szCs w:val="18"/>
                      </w:rPr>
                    </w:pPr>
                    <w:r w:rsidRPr="008D1D33">
                      <w:rPr>
                        <w:rFonts w:ascii="Arial" w:hAnsi="Arial" w:cs="Arial"/>
                        <w:color w:val="000000"/>
                        <w:sz w:val="14"/>
                        <w:szCs w:val="18"/>
                      </w:rPr>
                      <w:t>УЛ. МОТОРНАЯ</w:t>
                    </w:r>
                  </w:p>
                </w:txbxContent>
              </v:textbox>
            </v:rect>
            <v:rect id="Rectangle 206" o:spid="_x0000_s1150" style="position:absolute;left:12382;top:5512;width:229;height:155;visibility:visible;v-text-anchor:middle" fillcolor="#960" strokecolor="#00b050">
              <v:stroke dashstyle="dashDot"/>
              <v:textbox style="mso-rotate-with-shape:t" inset="2.00661mm,1.0033mm,2.00661mm,1.0033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40"/>
                        <w:szCs w:val="50"/>
                      </w:rPr>
                    </w:pPr>
                  </w:p>
                </w:txbxContent>
              </v:textbox>
            </v:rect>
            <v:rect id="Rectangle 207" o:spid="_x0000_s1151" style="position:absolute;left:11923;top:5127;width:153;height:154;visibility:visible;v-text-anchor:middle" fillcolor="#960" strokecolor="#00b050">
              <v:stroke dashstyle="dashDot"/>
              <v:textbox style="mso-rotate-with-shape:t" inset="2.00661mm,1.0033mm,2.00661mm,1.0033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40"/>
                        <w:szCs w:val="50"/>
                      </w:rPr>
                    </w:pPr>
                  </w:p>
                </w:txbxContent>
              </v:textbox>
            </v:rect>
            <v:rect id="Rectangle 208" o:spid="_x0000_s1152" style="position:absolute;left:11923;top:5281;width:153;height:155;visibility:visible;v-text-anchor:middle" fillcolor="#960" strokecolor="#00b050">
              <v:stroke dashstyle="dashDot"/>
              <v:textbox style="mso-rotate-with-shape:t" inset="2.00661mm,1.0033mm,2.00661mm,1.0033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40"/>
                        <w:szCs w:val="50"/>
                      </w:rPr>
                    </w:pPr>
                  </w:p>
                </w:txbxContent>
              </v:textbox>
            </v:rect>
            <v:rect id="Rectangle 211" o:spid="_x0000_s1153" style="position:absolute;left:11923;top:4666;width:153;height:155;visibility:visible;v-text-anchor:middle" fillcolor="#960" strokecolor="#00b050">
              <v:stroke dashstyle="dashDot"/>
              <v:textbox style="mso-rotate-with-shape:t" inset="2.00661mm,1.0033mm,2.00661mm,1.0033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40"/>
                        <w:szCs w:val="50"/>
                      </w:rPr>
                    </w:pPr>
                  </w:p>
                </w:txbxContent>
              </v:textbox>
            </v:rect>
            <v:rect id="Rectangle 212" o:spid="_x0000_s1154" style="position:absolute;left:11923;top:4821;width:153;height:153;visibility:visible;v-text-anchor:middle" fillcolor="#960" strokecolor="#00b050">
              <v:stroke dashstyle="dashDot"/>
              <v:textbox style="mso-rotate-with-shape:t" inset="2.00661mm,1.0033mm,2.00661mm,1.0033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40"/>
                        <w:szCs w:val="50"/>
                      </w:rPr>
                    </w:pPr>
                  </w:p>
                </w:txbxContent>
              </v:textbox>
            </v:rect>
            <v:rect id="Rectangle 214" o:spid="_x0000_s1155" style="position:absolute;left:10244;top:6744;width:153;height:153;visibility:visible;v-text-anchor:middle" fillcolor="#960" strokecolor="#00b0f0">
              <v:stroke dashstyle="dashDot"/>
              <v:textbox style="mso-rotate-with-shape:t" inset="2.00661mm,1.0033mm,2.00661mm,1.0033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40"/>
                        <w:szCs w:val="50"/>
                      </w:rPr>
                    </w:pPr>
                  </w:p>
                </w:txbxContent>
              </v:textbox>
            </v:rect>
            <v:rect id="Rectangle 215" o:spid="_x0000_s1156" style="position:absolute;left:10624;top:6744;width:153;height:153;visibility:visible;v-text-anchor:middle" fillcolor="#960" strokecolor="#00b0f0">
              <v:stroke dashstyle="dashDot"/>
              <v:textbox style="mso-rotate-with-shape:t" inset="2.00661mm,1.0033mm,2.00661mm,1.0033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40"/>
                        <w:szCs w:val="50"/>
                      </w:rPr>
                    </w:pPr>
                  </w:p>
                </w:txbxContent>
              </v:textbox>
            </v:rect>
            <v:rect id="Rectangle 216" o:spid="_x0000_s1157" style="position:absolute;left:11083;top:6744;width:152;height:153;visibility:visible;v-text-anchor:middle" fillcolor="#960" strokecolor="#00b0f0">
              <v:stroke dashstyle="dashDot"/>
              <v:textbox style="mso-rotate-with-shape:t" inset="2.00661mm,1.0033mm,2.00661mm,1.0033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40"/>
                        <w:szCs w:val="50"/>
                      </w:rPr>
                    </w:pPr>
                  </w:p>
                </w:txbxContent>
              </v:textbox>
            </v:rect>
            <v:rect id="Rectangle 217" o:spid="_x0000_s1158" style="position:absolute;left:11235;top:6744;width:153;height:153;visibility:visible;v-text-anchor:middle" fillcolor="#960" strokecolor="#00b0f0">
              <v:stroke dashstyle="dashDot"/>
              <v:textbox style="mso-rotate-with-shape:t" inset="2.00661mm,1.0033mm,2.00661mm,1.0033mm">
                <w:txbxContent>
                  <w:p w:rsidR="00267874" w:rsidRPr="008D1D33" w:rsidRDefault="00267874" w:rsidP="00282B92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40"/>
                        <w:szCs w:val="50"/>
                      </w:rPr>
                    </w:pPr>
                  </w:p>
                </w:txbxContent>
              </v:textbox>
            </v:rect>
            <v:line id="Line 218" o:spid="_x0000_s1159" style="position:absolute;flip:x;visibility:visible" from="5052,8512" to="5663,9666"/>
            <v:line id="Line 220" o:spid="_x0000_s1160" style="position:absolute;flip:y;visibility:visible" from="4899,8281" to="5510,9435"/>
            <v:shape id="Группа 186" o:spid="_x0000_s1161" type="#_x0000_t75" style="position:absolute;left:6573;top:4617;width:526;height:536;visibility:visible">
              <v:imagedata r:id="rId5" o:title=""/>
              <o:lock v:ext="edit" aspectratio="f"/>
            </v:shape>
            <v:shapetype id="_x0000_t62" coordsize="21600,21600" o:spt="62" adj="1350,25920" path="m3600,qx,3600l0@8@12@24,0@9,,18000qy3600,21600l@6,21600@15@27@7,21600,18000,21600qx21600,18000l21600@9@18@30,21600@8,21600,3600qy18000,l@7,0@21@33@6,xe">
              <v:stroke joinstyle="miter"/>
              <v:formulas>
                <v:f eqn="sum 10800 0 #0"/>
                <v:f eqn="sum 10800 0 #1"/>
                <v:f eqn="sum #0 0 #1"/>
                <v:f eqn="sum @0 @1 0"/>
                <v:f eqn="sum 21600 0 #0"/>
                <v:f eqn="sum 21600 0 #1"/>
                <v:f eqn="if @0 3600 12600"/>
                <v:f eqn="if @0 9000 18000"/>
                <v:f eqn="if @1 3600 12600"/>
                <v:f eqn="if @1 9000 18000"/>
                <v:f eqn="if @2 0 #0"/>
                <v:f eqn="if @3 @10 0"/>
                <v:f eqn="if #0 0 @11"/>
                <v:f eqn="if @2 @6 #0"/>
                <v:f eqn="if @3 @6 @13"/>
                <v:f eqn="if @5 @6 @14"/>
                <v:f eqn="if @2 #0 21600"/>
                <v:f eqn="if @3 21600 @16"/>
                <v:f eqn="if @4 21600 @17"/>
                <v:f eqn="if @2 #0 @6"/>
                <v:f eqn="if @3 @19 @6"/>
                <v:f eqn="if #1 @6 @20"/>
                <v:f eqn="if @2 @8 #1"/>
                <v:f eqn="if @3 @22 @8"/>
                <v:f eqn="if #0 @8 @23"/>
                <v:f eqn="if @2 21600 #1"/>
                <v:f eqn="if @3 21600 @25"/>
                <v:f eqn="if @5 21600 @26"/>
                <v:f eqn="if @2 #1 @8"/>
                <v:f eqn="if @3 @8 @28"/>
                <v:f eqn="if @4 @8 @29"/>
                <v:f eqn="if @2 #1 0"/>
                <v:f eqn="if @3 @31 0"/>
                <v:f eqn="if #1 0 @32"/>
                <v:f eqn="val #0"/>
                <v:f eqn="val #1"/>
              </v:formulas>
              <v:path o:connecttype="custom" o:connectlocs="10800,0;0,10800;10800,21600;21600,10800;@34,@35" textboxrect="791,791,20809,20809"/>
              <v:handles>
                <v:h position="#0,#1"/>
              </v:handles>
            </v:shapetype>
            <v:shape id="_x0000_s1162" type="#_x0000_t62" style="position:absolute;left:9178;top:3835;width:1787;height:967" adj="33807,56942" fillcolor="yellow">
              <v:textbox>
                <w:txbxContent>
                  <w:p w:rsidR="00267874" w:rsidRPr="00EA4463" w:rsidRDefault="00267874" w:rsidP="00282B92">
                    <w:pPr>
                      <w:ind w:right="-456"/>
                      <w:rPr>
                        <w:sz w:val="22"/>
                        <w:szCs w:val="22"/>
                        <w:lang w:eastAsia="en-US"/>
                      </w:rPr>
                    </w:pPr>
                    <w:r w:rsidRPr="00EA4463">
                      <w:rPr>
                        <w:sz w:val="22"/>
                        <w:szCs w:val="22"/>
                        <w:lang w:eastAsia="en-US"/>
                      </w:rPr>
                      <w:t>пос</w:t>
                    </w:r>
                    <w:r>
                      <w:rPr>
                        <w:sz w:val="22"/>
                        <w:szCs w:val="22"/>
                        <w:lang w:eastAsia="en-US"/>
                      </w:rPr>
                      <w:t xml:space="preserve">.Озерный, ул. Моторная, дом 3, </w:t>
                    </w:r>
                    <w:r w:rsidRPr="00EA4463">
                      <w:rPr>
                        <w:sz w:val="22"/>
                        <w:szCs w:val="22"/>
                        <w:lang w:eastAsia="en-US"/>
                      </w:rPr>
                      <w:t>кв.1</w:t>
                    </w:r>
                  </w:p>
                  <w:p w:rsidR="00267874" w:rsidRPr="00EA4463" w:rsidRDefault="00267874" w:rsidP="00282B92">
                    <w:pPr>
                      <w:ind w:right="-456"/>
                      <w:rPr>
                        <w:sz w:val="22"/>
                        <w:szCs w:val="22"/>
                        <w:lang w:eastAsia="en-US"/>
                      </w:rPr>
                    </w:pPr>
                    <w:r w:rsidRPr="00EA4463">
                      <w:rPr>
                        <w:sz w:val="22"/>
                        <w:szCs w:val="22"/>
                        <w:lang w:eastAsia="en-US"/>
                      </w:rPr>
                      <w:t xml:space="preserve"> площадь перед магазином</w:t>
                    </w:r>
                  </w:p>
                  <w:p w:rsidR="00267874" w:rsidRDefault="00267874"/>
                </w:txbxContent>
              </v:textbox>
            </v:shape>
            <w10:anchorlock/>
          </v:group>
        </w:pict>
      </w:r>
    </w:p>
    <w:p w:rsidR="00267874" w:rsidRDefault="00267874" w:rsidP="004149CB">
      <w:pPr>
        <w:jc w:val="both"/>
        <w:rPr>
          <w:rFonts w:ascii="Calibri" w:hAnsi="Calibri" w:cs="Calibri"/>
          <w:b/>
          <w:bCs/>
          <w:color w:val="000000"/>
          <w:sz w:val="30"/>
          <w:szCs w:val="40"/>
        </w:rPr>
      </w:pPr>
      <w:r>
        <w:rPr>
          <w:noProof/>
        </w:rPr>
        <w:pict>
          <v:shape id="_x0000_s1163" type="#_x0000_t62" style="position:absolute;left:0;text-align:left;margin-left:174pt;margin-top:-493.75pt;width:108pt;height:81pt;z-index:251658240" adj="24600,36320" fillcolor="yellow">
            <v:textbox>
              <w:txbxContent>
                <w:p w:rsidR="00267874" w:rsidRPr="00EA4463" w:rsidRDefault="00267874" w:rsidP="00E15369">
                  <w:pPr>
                    <w:ind w:right="-456"/>
                    <w:rPr>
                      <w:sz w:val="22"/>
                      <w:szCs w:val="22"/>
                      <w:lang w:eastAsia="en-US"/>
                    </w:rPr>
                  </w:pPr>
                  <w:r w:rsidRPr="00EA4463">
                    <w:rPr>
                      <w:sz w:val="22"/>
                      <w:szCs w:val="22"/>
                      <w:lang w:eastAsia="en-US"/>
                    </w:rPr>
                    <w:t xml:space="preserve">пос.Табулга, </w:t>
                  </w:r>
                </w:p>
                <w:p w:rsidR="00267874" w:rsidRPr="00EA4463" w:rsidRDefault="00267874" w:rsidP="00E15369">
                  <w:pPr>
                    <w:ind w:right="-456"/>
                    <w:rPr>
                      <w:sz w:val="22"/>
                      <w:szCs w:val="22"/>
                      <w:lang w:eastAsia="en-US"/>
                    </w:rPr>
                  </w:pPr>
                  <w:r w:rsidRPr="00EA4463">
                    <w:rPr>
                      <w:sz w:val="22"/>
                      <w:szCs w:val="22"/>
                      <w:lang w:eastAsia="en-US"/>
                    </w:rPr>
                    <w:t xml:space="preserve">ул. Школьная, </w:t>
                  </w:r>
                </w:p>
                <w:p w:rsidR="00267874" w:rsidRPr="00EA4463" w:rsidRDefault="00267874" w:rsidP="00E15369">
                  <w:pPr>
                    <w:ind w:right="-456"/>
                    <w:rPr>
                      <w:sz w:val="22"/>
                      <w:szCs w:val="22"/>
                      <w:lang w:eastAsia="en-US"/>
                    </w:rPr>
                  </w:pPr>
                  <w:r w:rsidRPr="00EA4463">
                    <w:rPr>
                      <w:sz w:val="22"/>
                      <w:szCs w:val="22"/>
                      <w:lang w:eastAsia="en-US"/>
                    </w:rPr>
                    <w:t>дом 38а</w:t>
                  </w:r>
                </w:p>
                <w:p w:rsidR="00267874" w:rsidRDefault="00267874" w:rsidP="00E15369">
                  <w:r w:rsidRPr="00EA4463">
                    <w:rPr>
                      <w:sz w:val="22"/>
                      <w:szCs w:val="22"/>
                      <w:lang w:eastAsia="en-US"/>
                    </w:rPr>
                    <w:t xml:space="preserve"> площадь перед магазином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64" type="#_x0000_t62" style="position:absolute;left:0;text-align:left;margin-left:120pt;margin-top:-241.75pt;width:90pt;height:81pt;rotation:180;z-index:251657216" adj="2520,38546" fillcolor="yellow">
            <v:textbox style="mso-next-textbox:#_x0000_s1164">
              <w:txbxContent>
                <w:p w:rsidR="00267874" w:rsidRPr="00EA4463" w:rsidRDefault="00267874" w:rsidP="00E15369">
                  <w:pPr>
                    <w:ind w:right="-456"/>
                    <w:rPr>
                      <w:sz w:val="22"/>
                      <w:szCs w:val="22"/>
                      <w:lang w:eastAsia="en-US"/>
                    </w:rPr>
                  </w:pPr>
                  <w:r w:rsidRPr="00EA4463">
                    <w:rPr>
                      <w:sz w:val="22"/>
                      <w:szCs w:val="22"/>
                      <w:lang w:eastAsia="en-US"/>
                    </w:rPr>
                    <w:t xml:space="preserve">пос.Табулга, </w:t>
                  </w:r>
                </w:p>
                <w:p w:rsidR="00267874" w:rsidRPr="00EA4463" w:rsidRDefault="00267874" w:rsidP="00E15369">
                  <w:pPr>
                    <w:ind w:right="-456"/>
                    <w:rPr>
                      <w:sz w:val="22"/>
                      <w:szCs w:val="22"/>
                      <w:lang w:eastAsia="en-US"/>
                    </w:rPr>
                  </w:pPr>
                  <w:r w:rsidRPr="00EA4463">
                    <w:rPr>
                      <w:sz w:val="22"/>
                      <w:szCs w:val="22"/>
                      <w:lang w:eastAsia="en-US"/>
                    </w:rPr>
                    <w:t xml:space="preserve">ул. Садовая, </w:t>
                  </w:r>
                </w:p>
                <w:p w:rsidR="00267874" w:rsidRPr="00EA4463" w:rsidRDefault="00267874" w:rsidP="00E15369">
                  <w:pPr>
                    <w:ind w:right="-456"/>
                    <w:rPr>
                      <w:sz w:val="22"/>
                      <w:szCs w:val="22"/>
                      <w:lang w:eastAsia="en-US"/>
                    </w:rPr>
                  </w:pPr>
                  <w:r w:rsidRPr="00EA4463">
                    <w:rPr>
                      <w:sz w:val="22"/>
                      <w:szCs w:val="22"/>
                      <w:lang w:eastAsia="en-US"/>
                    </w:rPr>
                    <w:t>дом 44</w:t>
                  </w:r>
                </w:p>
                <w:p w:rsidR="00267874" w:rsidRPr="00EA4463" w:rsidRDefault="00267874" w:rsidP="00E15369">
                  <w:pPr>
                    <w:ind w:right="-456"/>
                    <w:rPr>
                      <w:sz w:val="22"/>
                      <w:szCs w:val="22"/>
                      <w:lang w:eastAsia="en-US"/>
                    </w:rPr>
                  </w:pPr>
                  <w:r w:rsidRPr="00EA4463">
                    <w:rPr>
                      <w:sz w:val="22"/>
                      <w:szCs w:val="22"/>
                      <w:lang w:eastAsia="en-US"/>
                    </w:rPr>
                    <w:t xml:space="preserve"> площадь перед </w:t>
                  </w:r>
                </w:p>
                <w:p w:rsidR="00267874" w:rsidRDefault="00267874" w:rsidP="00E15369">
                  <w:r w:rsidRPr="00EA4463">
                    <w:rPr>
                      <w:sz w:val="22"/>
                      <w:szCs w:val="22"/>
                      <w:lang w:eastAsia="en-US"/>
                    </w:rPr>
                    <w:t>КДЦ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65" type="#_x0000_t62" style="position:absolute;left:0;text-align:left;margin-left:6pt;margin-top:-259.75pt;width:84pt;height:81pt;rotation:180;z-index:251656192" adj="-19865,27546" fillcolor="yellow">
            <v:textbox style="mso-next-textbox:#_x0000_s1165">
              <w:txbxContent>
                <w:p w:rsidR="00267874" w:rsidRPr="00EA4463" w:rsidRDefault="00267874" w:rsidP="00E15369">
                  <w:pPr>
                    <w:ind w:right="-456"/>
                    <w:rPr>
                      <w:sz w:val="22"/>
                      <w:szCs w:val="22"/>
                      <w:lang w:eastAsia="en-US"/>
                    </w:rPr>
                  </w:pPr>
                  <w:r w:rsidRPr="00EA4463">
                    <w:rPr>
                      <w:sz w:val="22"/>
                      <w:szCs w:val="22"/>
                      <w:lang w:eastAsia="en-US"/>
                    </w:rPr>
                    <w:t xml:space="preserve">пос.Табулга, </w:t>
                  </w:r>
                </w:p>
                <w:p w:rsidR="00267874" w:rsidRPr="00EA4463" w:rsidRDefault="00267874" w:rsidP="00E15369">
                  <w:pPr>
                    <w:ind w:right="-456"/>
                    <w:rPr>
                      <w:sz w:val="22"/>
                      <w:szCs w:val="22"/>
                      <w:lang w:eastAsia="en-US"/>
                    </w:rPr>
                  </w:pPr>
                  <w:r w:rsidRPr="00EA4463">
                    <w:rPr>
                      <w:sz w:val="22"/>
                      <w:szCs w:val="22"/>
                      <w:lang w:eastAsia="en-US"/>
                    </w:rPr>
                    <w:t xml:space="preserve">ул. Садовая, </w:t>
                  </w:r>
                </w:p>
                <w:p w:rsidR="00267874" w:rsidRPr="00EA4463" w:rsidRDefault="00267874" w:rsidP="00E15369">
                  <w:pPr>
                    <w:ind w:right="-456"/>
                    <w:rPr>
                      <w:sz w:val="22"/>
                      <w:szCs w:val="22"/>
                      <w:lang w:eastAsia="en-US"/>
                    </w:rPr>
                  </w:pPr>
                  <w:r w:rsidRPr="00EA4463">
                    <w:rPr>
                      <w:sz w:val="22"/>
                      <w:szCs w:val="22"/>
                      <w:lang w:eastAsia="en-US"/>
                    </w:rPr>
                    <w:t>дом 44</w:t>
                  </w:r>
                </w:p>
                <w:p w:rsidR="00267874" w:rsidRPr="00EA4463" w:rsidRDefault="00267874" w:rsidP="00E15369">
                  <w:pPr>
                    <w:ind w:right="-456"/>
                    <w:rPr>
                      <w:sz w:val="22"/>
                      <w:szCs w:val="22"/>
                      <w:lang w:eastAsia="en-US"/>
                    </w:rPr>
                  </w:pPr>
                  <w:r w:rsidRPr="00EA4463">
                    <w:rPr>
                      <w:sz w:val="22"/>
                      <w:szCs w:val="22"/>
                      <w:lang w:eastAsia="en-US"/>
                    </w:rPr>
                    <w:t>здание КДЦ</w:t>
                  </w:r>
                </w:p>
                <w:p w:rsidR="00267874" w:rsidRDefault="00267874"/>
              </w:txbxContent>
            </v:textbox>
          </v:shape>
        </w:pict>
      </w:r>
      <w:r>
        <w:rPr>
          <w:noProof/>
        </w:rPr>
        <w:pict>
          <v:shape id="Группа 407" o:spid="_x0000_s1166" type="#_x0000_t75" style="position:absolute;left:0;text-align:left;margin-left:-36pt;margin-top:18pt;width:786.9pt;height:437.65pt;z-index:-251661312;visibility:visible" wrapcoords="-21 0 -21 21304 21332 21304 21332 21526 21435 21526 21415 21304 21497 21304 21600 20971 21600 8137 21415 7693 21415 0 -21 0" o:gfxdata="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">
            <v:imagedata r:id="rId6" o:title=""/>
            <o:lock v:ext="edit" aspectratio="f"/>
            <w10:wrap type="tight"/>
          </v:shape>
        </w:pict>
      </w:r>
    </w:p>
    <w:p w:rsidR="00267874" w:rsidRDefault="00267874" w:rsidP="004149CB">
      <w:pPr>
        <w:jc w:val="both"/>
        <w:rPr>
          <w:rFonts w:ascii="Calibri" w:hAnsi="Calibri" w:cs="Calibri"/>
          <w:b/>
          <w:bCs/>
          <w:color w:val="000000"/>
          <w:sz w:val="30"/>
          <w:szCs w:val="40"/>
        </w:rPr>
      </w:pPr>
    </w:p>
    <w:p w:rsidR="00267874" w:rsidRPr="008B43C9" w:rsidRDefault="00267874" w:rsidP="004149CB">
      <w:pPr>
        <w:jc w:val="both"/>
        <w:rPr>
          <w:sz w:val="20"/>
          <w:szCs w:val="20"/>
        </w:rPr>
      </w:pPr>
      <w:r>
        <w:rPr>
          <w:noProof/>
        </w:rPr>
      </w:r>
      <w:r w:rsidRPr="00A76A66">
        <w:rPr>
          <w:sz w:val="20"/>
          <w:szCs w:val="20"/>
        </w:rPr>
        <w:pict>
          <v:group id="_x0000_s1167" editas="canvas" style="width:728.45pt;height:472.15pt;mso-position-horizontal-relative:char;mso-position-vertical-relative:line" coordorigin="4732,1144" coordsize="9640,6300">
            <o:lock v:ext="edit" aspectratio="t"/>
            <v:shape id="_x0000_s1168" type="#_x0000_t75" style="position:absolute;left:4732;top:1144;width:9640;height:6300" o:preferrelative="f">
              <v:fill o:detectmouseclick="t"/>
              <v:path o:extrusionok="t" o:connecttype="none"/>
              <o:lock v:ext="edit" text="t"/>
            </v:shape>
            <v:rect id="Rectangle 66" o:spid="_x0000_s1169" style="position:absolute;left:4732;top:1144;width:9640;height:6300;visibility:visible;v-text-anchor:middle" strokecolor="red" strokeweight="2pt">
              <v:textbox style="mso-rotate-with-shape:t" inset="2.66606mm,1.3331mm,2.66606mm,1.3331mm">
                <w:txbxContent>
                  <w:p w:rsidR="00267874" w:rsidRPr="00A76A66" w:rsidRDefault="00267874" w:rsidP="00A76A66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Calibri" w:hAnsi="Calibri" w:cs="Calibri"/>
                        <w:b/>
                        <w:bCs/>
                        <w:color w:val="000000"/>
                        <w:sz w:val="30"/>
                        <w:szCs w:val="40"/>
                      </w:rPr>
                    </w:pPr>
                  </w:p>
                </w:txbxContent>
              </v:textbox>
            </v:rect>
            <v:group id="Группа 286" o:spid="_x0000_s1170" style="position:absolute;left:5030;top:1264;width:8925;height:5400" coordorigin="428596,1072340" coordsize="8358246,4633923">
              <v:rect id="Прямоугольник 287" o:spid="_x0000_s1171" style="position:absolute;left:500570;top:3571655;width:1713440;height:1428793;visibility:visible;v-text-anchor:midd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" strokecolor="#89a4a7" strokeweight="2pt">
                <v:stroke dashstyle="dash"/>
                <v:textbox style="mso-rotate-with-shape:t" inset="5.4pt,2.7pt,5.4pt,2.7pt">
                  <w:txbxContent>
                    <w:p w:rsidR="00267874" w:rsidRPr="008D1D33" w:rsidRDefault="00267874" w:rsidP="00A76A66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 w:cs="Arial"/>
                          <w:color w:val="FFFFFF"/>
                          <w:sz w:val="38"/>
                          <w:szCs w:val="50"/>
                        </w:rPr>
                      </w:pPr>
                    </w:p>
                  </w:txbxContent>
                </v:textbox>
              </v:rect>
              <v:line id="Прямая соединительная линия 288" o:spid="_x0000_s1172" style="position:absolute;visibility:visible" from="428596,2429265" to="6143547,2430337" o:connectortype="straight" o:gfxdata="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" strokeweight="1pt"/>
              <v:line id="Прямая соединительная линия 289" o:spid="_x0000_s1173" style="position:absolute;visibility:visible" from="428596,2642725" to="6143547,2644870" o:connectortype="straight" o:gfxdata="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" strokeweight="1pt"/>
              <v:line id="Прямая соединительная линия 290" o:spid="_x0000_s1174" style="position:absolute;rotation:90;flip:x y;visibility:visible" from="5465085,1749641" to="6822010,1751963" o:connectortype="straight" o:gfxdata="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" strokeweight="1pt"/>
              <v:line id="Прямая соединительная линия 291" o:spid="_x0000_s1175" style="position:absolute;rotation:90;visibility:visible" from="4858535,3928810" to="7429719,3929971" o:connectortype="straight" o:gfxdata="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" strokeweight="1pt"/>
              <v:line id="Прямая соединительная линия 292" o:spid="_x0000_s1176" style="position:absolute;visibility:visible" from="6143547,5214982" to="8786842,5216055" o:connectortype="straight" o:gfxdata="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" strokeweight="1pt"/>
              <v:line id="Прямая соединительная линия 293" o:spid="_x0000_s1177" style="position:absolute;rotation:90;visibility:visible" from="4394253,3036395" to="8322361,3036395" o:connectortype="straight" o:gfxdata="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" strokeweight="1pt"/>
              <v:line id="Прямая соединительная линия 294" o:spid="_x0000_s1178" style="position:absolute;visibility:visible" from="6358307,5000448" to="8786842,5002593" o:connectortype="straight" o:gfxdata="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" strokeweight="1pt"/>
              <v:rect id="Прямоугольник 295" o:spid="_x0000_s1179" style="position:absolute;left:3142704;top:2214731;width:143948;height:142664;visibility:visible;v-text-anchor:midd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" fillcolor="#960" strokecolor="#00b0f0" strokeweight="2pt">
                <v:stroke dashstyle="dash"/>
                <v:textbox style="mso-rotate-with-shape:t" inset="5.4pt,2.7pt,5.4pt,2.7pt">
                  <w:txbxContent>
                    <w:p w:rsidR="00267874" w:rsidRPr="008D1D33" w:rsidRDefault="00267874" w:rsidP="00A76A66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 w:cs="Arial"/>
                          <w:color w:val="FFFFFF"/>
                          <w:sz w:val="38"/>
                          <w:szCs w:val="50"/>
                        </w:rPr>
                      </w:pPr>
                    </w:p>
                  </w:txbxContent>
                </v:textbox>
              </v:rect>
              <v:rect id="Прямоугольник 296" o:spid="_x0000_s1180" style="position:absolute;left:3429439;top:2214731;width:142786;height:142664;visibility:visible;v-text-anchor:midd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" fillcolor="#960" strokecolor="#00b0f0" strokeweight="2pt">
                <v:stroke dashstyle="dash"/>
                <v:textbox style="mso-rotate-with-shape:t" inset="5.4pt,2.7pt,5.4pt,2.7pt">
                  <w:txbxContent>
                    <w:p w:rsidR="00267874" w:rsidRPr="008D1D33" w:rsidRDefault="00267874" w:rsidP="00A76A66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 w:cs="Arial"/>
                          <w:color w:val="FFFFFF"/>
                          <w:sz w:val="38"/>
                          <w:szCs w:val="50"/>
                        </w:rPr>
                      </w:pPr>
                    </w:p>
                  </w:txbxContent>
                </v:textbox>
              </v:rect>
              <v:rect id="Прямоугольник 297" o:spid="_x0000_s1181" style="position:absolute;left:3715012;top:2214731;width:142786;height:142664;visibility:visible;v-text-anchor:midd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" fillcolor="#960" strokecolor="#00b0f0" strokeweight="2pt">
                <v:stroke dashstyle="dash"/>
                <v:textbox style="mso-rotate-with-shape:t" inset="5.4pt,2.7pt,5.4pt,2.7pt">
                  <w:txbxContent>
                    <w:p w:rsidR="00267874" w:rsidRPr="008D1D33" w:rsidRDefault="00267874" w:rsidP="00A76A66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 w:cs="Arial"/>
                          <w:color w:val="FFFFFF"/>
                          <w:sz w:val="38"/>
                          <w:szCs w:val="50"/>
                        </w:rPr>
                      </w:pPr>
                    </w:p>
                  </w:txbxContent>
                </v:textbox>
              </v:rect>
              <v:rect id="Прямоугольник 298" o:spid="_x0000_s1182" style="position:absolute;left:4000586;top:2214731;width:142786;height:142664;visibility:visible;v-text-anchor:midd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" fillcolor="#960" strokecolor="#00b0f0" strokeweight="2pt">
                <v:stroke dashstyle="dash"/>
                <v:textbox style="mso-rotate-with-shape:t" inset="5.4pt,2.7pt,5.4pt,2.7pt">
                  <w:txbxContent>
                    <w:p w:rsidR="00267874" w:rsidRPr="008D1D33" w:rsidRDefault="00267874" w:rsidP="00A76A66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 w:cs="Arial"/>
                          <w:color w:val="FFFFFF"/>
                          <w:sz w:val="38"/>
                          <w:szCs w:val="50"/>
                        </w:rPr>
                      </w:pPr>
                    </w:p>
                  </w:txbxContent>
                </v:textbox>
              </v:rect>
              <v:rect id="Прямоугольник 299" o:spid="_x0000_s1183" style="position:absolute;left:4286159;top:2214731;width:142786;height:142664;visibility:visible;v-text-anchor:midd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" fillcolor="#960" strokecolor="#00b0f0" strokeweight="2pt">
                <v:stroke dashstyle="dash"/>
                <v:textbox style="mso-rotate-with-shape:t" inset="5.4pt,2.7pt,5.4pt,2.7pt">
                  <w:txbxContent>
                    <w:p w:rsidR="00267874" w:rsidRPr="008D1D33" w:rsidRDefault="00267874" w:rsidP="00A76A66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 w:cs="Arial"/>
                          <w:color w:val="FFFFFF"/>
                          <w:sz w:val="38"/>
                          <w:szCs w:val="50"/>
                        </w:rPr>
                      </w:pPr>
                    </w:p>
                  </w:txbxContent>
                </v:textbox>
              </v:rect>
              <v:rect id="Прямоугольник 300" o:spid="_x0000_s1184" style="position:absolute;left:4571732;top:2214731;width:142786;height:142664;visibility:visible;v-text-anchor:midd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" fillcolor="#960" strokecolor="#00b0f0" strokeweight="2pt">
                <v:stroke dashstyle="dash"/>
                <v:textbox style="mso-rotate-with-shape:t" inset="5.4pt,2.7pt,5.4pt,2.7pt">
                  <w:txbxContent>
                    <w:p w:rsidR="00267874" w:rsidRPr="008D1D33" w:rsidRDefault="00267874" w:rsidP="00A76A66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 w:cs="Arial"/>
                          <w:color w:val="FFFFFF"/>
                          <w:sz w:val="38"/>
                          <w:szCs w:val="50"/>
                        </w:rPr>
                      </w:pPr>
                    </w:p>
                  </w:txbxContent>
                </v:textbox>
              </v:rect>
              <v:rect id="Прямоугольник 301" o:spid="_x0000_s1185" style="position:absolute;left:4857306;top:2214731;width:142786;height:142664;visibility:visible;v-text-anchor:midd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" fillcolor="#960" strokecolor="#00b0f0" strokeweight="2pt">
                <v:stroke dashstyle="dash"/>
                <v:textbox style="mso-rotate-with-shape:t" inset="5.4pt,2.7pt,5.4pt,2.7pt">
                  <w:txbxContent>
                    <w:p w:rsidR="00267874" w:rsidRPr="008D1D33" w:rsidRDefault="00267874" w:rsidP="00A76A66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 w:cs="Arial"/>
                          <w:color w:val="FFFFFF"/>
                          <w:sz w:val="38"/>
                          <w:szCs w:val="50"/>
                        </w:rPr>
                      </w:pPr>
                    </w:p>
                  </w:txbxContent>
                </v:textbox>
              </v:rect>
              <v:rect id="Прямоугольник 302" o:spid="_x0000_s1186" style="position:absolute;left:5286827;top:2786463;width:142786;height:142665;visibility:visible;v-text-anchor:midd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" fillcolor="#960" strokecolor="#00b0f0" strokeweight="2pt">
                <v:stroke dashstyle="dash"/>
                <v:textbox style="mso-rotate-with-shape:t" inset="5.4pt,2.7pt,5.4pt,2.7pt">
                  <w:txbxContent>
                    <w:p w:rsidR="00267874" w:rsidRPr="008D1D33" w:rsidRDefault="00267874" w:rsidP="00A76A66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 w:cs="Arial"/>
                          <w:color w:val="FFFFFF"/>
                          <w:sz w:val="38"/>
                          <w:szCs w:val="50"/>
                        </w:rPr>
                      </w:pPr>
                    </w:p>
                  </w:txbxContent>
                </v:textbox>
              </v:rect>
              <v:rect id="Прямоугольник 303" o:spid="_x0000_s1187" style="position:absolute;left:5000092;top:2786463;width:143948;height:142665;visibility:visible;v-text-anchor:midd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" fillcolor="#960" strokecolor="#00b0f0" strokeweight="2pt">
                <v:stroke dashstyle="dash"/>
                <v:textbox style="mso-rotate-with-shape:t" inset="5.4pt,2.7pt,5.4pt,2.7pt">
                  <w:txbxContent>
                    <w:p w:rsidR="00267874" w:rsidRPr="008D1D33" w:rsidRDefault="00267874" w:rsidP="00A76A66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 w:cs="Arial"/>
                          <w:color w:val="FFFFFF"/>
                          <w:sz w:val="38"/>
                          <w:szCs w:val="50"/>
                        </w:rPr>
                      </w:pPr>
                    </w:p>
                  </w:txbxContent>
                </v:textbox>
              </v:rect>
              <v:rect id="Прямоугольник 304" o:spid="_x0000_s1188" style="position:absolute;left:4000586;top:2786463;width:142786;height:142665;visibility:visible;v-text-anchor:midd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" fillcolor="#960" strokecolor="#00b0f0" strokeweight="2pt">
                <v:stroke dashstyle="dash"/>
                <v:textbox style="mso-rotate-with-shape:t" inset="5.4pt,2.7pt,5.4pt,2.7pt">
                  <w:txbxContent>
                    <w:p w:rsidR="00267874" w:rsidRPr="008D1D33" w:rsidRDefault="00267874" w:rsidP="00A76A66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 w:cs="Arial"/>
                          <w:color w:val="FFFFFF"/>
                          <w:sz w:val="38"/>
                          <w:szCs w:val="50"/>
                        </w:rPr>
                      </w:pPr>
                    </w:p>
                  </w:txbxContent>
                </v:textbox>
              </v:rect>
              <v:rect id="Прямоугольник 305" o:spid="_x0000_s1189" style="position:absolute;left:3715012;top:2786463;width:142786;height:142665;visibility:visible;v-text-anchor:midd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" fillcolor="#960" strokecolor="#00b0f0" strokeweight="2pt">
                <v:stroke dashstyle="dash"/>
                <v:textbox style="mso-rotate-with-shape:t" inset="5.4pt,2.7pt,5.4pt,2.7pt">
                  <w:txbxContent>
                    <w:p w:rsidR="00267874" w:rsidRPr="008D1D33" w:rsidRDefault="00267874" w:rsidP="00A76A66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 w:cs="Arial"/>
                          <w:color w:val="FFFFFF"/>
                          <w:sz w:val="38"/>
                          <w:szCs w:val="50"/>
                        </w:rPr>
                      </w:pPr>
                    </w:p>
                  </w:txbxContent>
                </v:textbox>
              </v:rect>
              <v:rect id="Прямоугольник 306" o:spid="_x0000_s1190" style="position:absolute;left:3429439;top:2786463;width:142786;height:142665;visibility:visible;v-text-anchor:midd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" fillcolor="#960" strokecolor="#00b0f0" strokeweight="2pt">
                <v:stroke dashstyle="dash"/>
                <v:textbox style="mso-rotate-with-shape:t" inset="5.4pt,2.7pt,5.4pt,2.7pt">
                  <w:txbxContent>
                    <w:p w:rsidR="00267874" w:rsidRPr="008D1D33" w:rsidRDefault="00267874" w:rsidP="00A76A66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 w:cs="Arial"/>
                          <w:color w:val="FFFFFF"/>
                          <w:sz w:val="38"/>
                          <w:szCs w:val="50"/>
                        </w:rPr>
                      </w:pPr>
                    </w:p>
                  </w:txbxContent>
                </v:textbox>
              </v:rect>
              <v:rect id="Прямоугольник 307" o:spid="_x0000_s1191" style="position:absolute;left:4286159;top:2786463;width:142786;height:142665;visibility:visible;v-text-anchor:midd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" fillcolor="#960" strokecolor="#00b0f0" strokeweight="2pt">
                <v:stroke dashstyle="dash"/>
                <v:textbox style="mso-rotate-with-shape:t" inset="5.4pt,2.7pt,5.4pt,2.7pt">
                  <w:txbxContent>
                    <w:p w:rsidR="00267874" w:rsidRPr="008D1D33" w:rsidRDefault="00267874" w:rsidP="00A76A66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 w:cs="Arial"/>
                          <w:color w:val="FFFFFF"/>
                          <w:sz w:val="38"/>
                          <w:szCs w:val="50"/>
                        </w:rPr>
                      </w:pPr>
                    </w:p>
                  </w:txbxContent>
                </v:textbox>
              </v:rect>
              <v:group id="Группа 34" o:spid="_x0000_s1192" style="position:absolute;left:2714612;top:2214554;width:285752;height:142876" coordorigin="1571604,1357298" coordsize="285752,142876">
                <v:rect id="Прямоугольник 32" o:spid="_x0000_s1193" style="position:absolute;left:1714123;top:1357475;width:142787;height:142665;visibility:visible;v-text-anchor:midd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" fillcolor="#960" strokecolor="#00b0f0" strokeweight="2pt">
                  <v:stroke dashstyle="dash"/>
                  <v:textbox style="mso-rotate-with-shape:t" inset="5.4pt,2.7pt,5.4pt,2.7pt">
                    <w:txbxContent>
                      <w:p w:rsidR="00267874" w:rsidRPr="008D1D33" w:rsidRDefault="00267874" w:rsidP="00A76A6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Arial" w:hAnsi="Arial" w:cs="Arial"/>
                            <w:color w:val="FFFFFF"/>
                            <w:sz w:val="38"/>
                            <w:szCs w:val="50"/>
                          </w:rPr>
                        </w:pPr>
                      </w:p>
                    </w:txbxContent>
                  </v:textbox>
                </v:rect>
                <v:rect id="Прямоугольник 33" o:spid="_x0000_s1194" style="position:absolute;left:1571336;top:1357475;width:142786;height:142665;visibility:visible;v-text-anchor:midd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" fillcolor="#960" strokecolor="#00b0f0" strokeweight="2pt">
                  <v:stroke dashstyle="dash"/>
                  <v:textbox style="mso-rotate-with-shape:t" inset="5.4pt,2.7pt,5.4pt,2.7pt">
                    <w:txbxContent>
                      <w:p w:rsidR="00267874" w:rsidRPr="008D1D33" w:rsidRDefault="00267874" w:rsidP="00A76A6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Arial" w:hAnsi="Arial" w:cs="Arial"/>
                            <w:color w:val="FFFFFF"/>
                            <w:sz w:val="38"/>
                            <w:szCs w:val="50"/>
                          </w:rPr>
                        </w:pPr>
                      </w:p>
                    </w:txbxContent>
                  </v:textbox>
                </v:rect>
              </v:group>
              <v:rect id="Прямоугольник 309" o:spid="_x0000_s1195" style="position:absolute;left:3142704;top:2786463;width:143948;height:142665;visibility:visible;v-text-anchor:midd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" fillcolor="#960" strokecolor="#00b0f0" strokeweight="2pt">
                <v:stroke dashstyle="dash"/>
                <v:textbox style="mso-rotate-with-shape:t" inset="5.4pt,2.7pt,5.4pt,2.7pt">
                  <w:txbxContent>
                    <w:p w:rsidR="00267874" w:rsidRPr="008D1D33" w:rsidRDefault="00267874" w:rsidP="00A76A66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 w:cs="Arial"/>
                          <w:color w:val="FFFFFF"/>
                          <w:sz w:val="38"/>
                          <w:szCs w:val="50"/>
                        </w:rPr>
                      </w:pPr>
                    </w:p>
                  </w:txbxContent>
                </v:textbox>
              </v:rect>
              <v:group id="Группа 36" o:spid="_x0000_s1196" style="position:absolute;left:2143108;top:2786058;width:285752;height:142876" coordorigin="1571604,1357298" coordsize="285752,142876">
                <v:rect id="Прямоугольник 37" o:spid="_x0000_s1197" style="position:absolute;left:1714480;top:1357703;width:142787;height:142665;visibility:visible;v-text-anchor:midd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" fillcolor="#960" strokecolor="#00b0f0" strokeweight="2pt">
                  <v:stroke dashstyle="dash"/>
                  <v:textbox style="mso-rotate-with-shape:t" inset="5.4pt,2.7pt,5.4pt,2.7pt">
                    <w:txbxContent>
                      <w:p w:rsidR="00267874" w:rsidRPr="008D1D33" w:rsidRDefault="00267874" w:rsidP="00A76A6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Arial" w:hAnsi="Arial" w:cs="Arial"/>
                            <w:color w:val="FFFFFF"/>
                            <w:sz w:val="38"/>
                            <w:szCs w:val="50"/>
                          </w:rPr>
                        </w:pPr>
                      </w:p>
                    </w:txbxContent>
                  </v:textbox>
                </v:rect>
                <v:rect id="Прямоугольник 38" o:spid="_x0000_s1198" style="position:absolute;left:1571694;top:1357703;width:142786;height:142665;visibility:visible;v-text-anchor:midd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" fillcolor="#960" strokecolor="#00b0f0" strokeweight="2pt">
                  <v:stroke dashstyle="dash"/>
                  <v:textbox style="mso-rotate-with-shape:t" inset="5.4pt,2.7pt,5.4pt,2.7pt">
                    <w:txbxContent>
                      <w:p w:rsidR="00267874" w:rsidRPr="008D1D33" w:rsidRDefault="00267874" w:rsidP="00A76A6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Arial" w:hAnsi="Arial" w:cs="Arial"/>
                            <w:color w:val="FFFFFF"/>
                            <w:sz w:val="38"/>
                            <w:szCs w:val="50"/>
                          </w:rPr>
                        </w:pPr>
                      </w:p>
                    </w:txbxContent>
                  </v:textbox>
                </v:rect>
              </v:group>
              <v:group id="Группа 39" o:spid="_x0000_s1199" style="position:absolute;left:1714480;top:2786058;width:285752;height:142876" coordorigin="1571604,1357298" coordsize="285752,142876">
                <v:rect id="Прямоугольник 40" o:spid="_x0000_s1200" style="position:absolute;left:1714748;top:1357703;width:142786;height:142665;visibility:visible;v-text-anchor:midd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" fillcolor="#960" strokecolor="#00b0f0" strokeweight="2pt">
                  <v:stroke dashstyle="dash"/>
                  <v:textbox style="mso-rotate-with-shape:t" inset="5.4pt,2.7pt,5.4pt,2.7pt">
                    <w:txbxContent>
                      <w:p w:rsidR="00267874" w:rsidRPr="008D1D33" w:rsidRDefault="00267874" w:rsidP="00A76A6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Arial" w:hAnsi="Arial" w:cs="Arial"/>
                            <w:color w:val="FFFFFF"/>
                            <w:sz w:val="38"/>
                            <w:szCs w:val="50"/>
                          </w:rPr>
                        </w:pPr>
                      </w:p>
                    </w:txbxContent>
                  </v:textbox>
                </v:rect>
                <v:rect id="Прямоугольник 41" o:spid="_x0000_s1201" style="position:absolute;left:1571961;top:1357703;width:142787;height:142665;visibility:visible;v-text-anchor:midd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" fillcolor="#960" strokecolor="#00b0f0" strokeweight="2pt">
                  <v:stroke dashstyle="dash"/>
                  <v:textbox style="mso-rotate-with-shape:t" inset="5.4pt,2.7pt,5.4pt,2.7pt">
                    <w:txbxContent>
                      <w:p w:rsidR="00267874" w:rsidRPr="008D1D33" w:rsidRDefault="00267874" w:rsidP="00A76A6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Arial" w:hAnsi="Arial" w:cs="Arial"/>
                            <w:color w:val="FFFFFF"/>
                            <w:sz w:val="38"/>
                            <w:szCs w:val="50"/>
                          </w:rPr>
                        </w:pPr>
                      </w:p>
                    </w:txbxContent>
                  </v:textbox>
                </v:rect>
              </v:group>
              <v:group id="Группа 42" o:spid="_x0000_s1202" style="position:absolute;left:571472;top:2786058;width:285752;height:142876" coordorigin="1571604,1357298" coordsize="285752,142876">
                <v:rect id="Прямоугольник 43" o:spid="_x0000_s1203" style="position:absolute;left:1714301;top:1357703;width:142787;height:142665;visibility:visible;v-text-anchor:midd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" fillcolor="#960" strokecolor="#00b0f0" strokeweight="2pt">
                  <v:stroke dashstyle="dash"/>
                  <v:textbox style="mso-rotate-with-shape:t" inset="5.4pt,2.7pt,5.4pt,2.7pt">
                    <w:txbxContent>
                      <w:p w:rsidR="00267874" w:rsidRPr="008D1D33" w:rsidRDefault="00267874" w:rsidP="00A76A6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Arial" w:hAnsi="Arial" w:cs="Arial"/>
                            <w:color w:val="FFFFFF"/>
                            <w:sz w:val="38"/>
                            <w:szCs w:val="50"/>
                          </w:rPr>
                        </w:pPr>
                      </w:p>
                    </w:txbxContent>
                  </v:textbox>
                </v:rect>
                <v:rect id="Прямоугольник 44" o:spid="_x0000_s1204" style="position:absolute;left:1571515;top:1357703;width:142786;height:142665;visibility:visible;v-text-anchor:midd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" fillcolor="#960" strokecolor="#00b0f0" strokeweight="2pt">
                  <v:stroke dashstyle="dash"/>
                  <v:textbox style="mso-rotate-with-shape:t" inset="5.4pt,2.7pt,5.4pt,2.7pt">
                    <w:txbxContent>
                      <w:p w:rsidR="00267874" w:rsidRPr="008D1D33" w:rsidRDefault="00267874" w:rsidP="00A76A6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Arial" w:hAnsi="Arial" w:cs="Arial"/>
                            <w:color w:val="FFFFFF"/>
                            <w:sz w:val="38"/>
                            <w:szCs w:val="50"/>
                          </w:rPr>
                        </w:pPr>
                      </w:p>
                    </w:txbxContent>
                  </v:textbox>
                </v:rect>
              </v:group>
              <v:group id="Группа 45" o:spid="_x0000_s1205" style="position:absolute;left:1000100;top:2786058;width:285752;height:142876" coordorigin="1571604,1357298" coordsize="285752,142876">
                <v:rect id="Прямоугольник 46" o:spid="_x0000_s1206" style="position:absolute;left:1714034;top:1357703;width:142786;height:142665;visibility:visible;v-text-anchor:midd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" fillcolor="#960" strokecolor="#00b0f0" strokeweight="2pt">
                  <v:stroke dashstyle="dash"/>
                  <v:textbox style="mso-rotate-with-shape:t" inset="5.4pt,2.7pt,5.4pt,2.7pt">
                    <w:txbxContent>
                      <w:p w:rsidR="00267874" w:rsidRPr="008D1D33" w:rsidRDefault="00267874" w:rsidP="00A76A6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Arial" w:hAnsi="Arial" w:cs="Arial"/>
                            <w:color w:val="FFFFFF"/>
                            <w:sz w:val="38"/>
                            <w:szCs w:val="50"/>
                          </w:rPr>
                        </w:pPr>
                      </w:p>
                    </w:txbxContent>
                  </v:textbox>
                </v:rect>
                <v:rect id="Прямоугольник 47" o:spid="_x0000_s1207" style="position:absolute;left:1571247;top:1357703;width:142787;height:142665;visibility:visible;v-text-anchor:midd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" fillcolor="#960" strokecolor="#00b0f0" strokeweight="2pt">
                  <v:stroke dashstyle="dash"/>
                  <v:textbox style="mso-rotate-with-shape:t" inset="5.4pt,2.7pt,5.4pt,2.7pt">
                    <w:txbxContent>
                      <w:p w:rsidR="00267874" w:rsidRPr="008D1D33" w:rsidRDefault="00267874" w:rsidP="00A76A6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Arial" w:hAnsi="Arial" w:cs="Arial"/>
                            <w:color w:val="FFFFFF"/>
                            <w:sz w:val="38"/>
                            <w:szCs w:val="50"/>
                          </w:rPr>
                        </w:pPr>
                      </w:p>
                    </w:txbxContent>
                  </v:textbox>
                </v:rect>
              </v:group>
              <v:group id="Группа 48" o:spid="_x0000_s1208" style="position:absolute;left:6357950;top:1285860;width:285752;height:142876;rotation:-90" coordorigin="1571604,1357298" coordsize="285752,142876">
                <v:rect id="Прямоугольник 49" o:spid="_x0000_s1209" style="position:absolute;left:1715181;top:1357031;width:142665;height:142786;visibility:visible;v-text-anchor:midd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" fillcolor="#960" strokecolor="#00b050" strokeweight="2pt">
                  <v:stroke dashstyle="dash"/>
                  <v:textbox style="mso-rotate-with-shape:t" inset="5.4pt,2.7pt,5.4pt,2.7pt">
                    <w:txbxContent>
                      <w:p w:rsidR="00267874" w:rsidRPr="008D1D33" w:rsidRDefault="00267874" w:rsidP="00A76A6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Arial" w:hAnsi="Arial" w:cs="Arial"/>
                            <w:color w:val="FFFFFF"/>
                            <w:sz w:val="38"/>
                            <w:szCs w:val="50"/>
                          </w:rPr>
                        </w:pPr>
                      </w:p>
                    </w:txbxContent>
                  </v:textbox>
                </v:rect>
                <v:rect id="Прямоугольник 50" o:spid="_x0000_s1210" style="position:absolute;left:1570371;top:1357030;width:143738;height:142786;visibility:visible;v-text-anchor:midd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" fillcolor="#960" strokecolor="#00b050" strokeweight="2pt">
                  <v:stroke dashstyle="dash"/>
                  <v:textbox style="mso-rotate-with-shape:t" inset="5.4pt,2.7pt,5.4pt,2.7pt">
                    <w:txbxContent>
                      <w:p w:rsidR="00267874" w:rsidRPr="008D1D33" w:rsidRDefault="00267874" w:rsidP="00A76A6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Arial" w:hAnsi="Arial" w:cs="Arial"/>
                            <w:color w:val="FFFFFF"/>
                            <w:sz w:val="38"/>
                            <w:szCs w:val="50"/>
                          </w:rPr>
                        </w:pPr>
                      </w:p>
                    </w:txbxContent>
                  </v:textbox>
                </v:rect>
              </v:group>
              <v:group id="Группа 51" o:spid="_x0000_s1211" style="position:absolute;left:5857884;top:1357298;width:285752;height:142876;rotation:-90" coordorigin="1571604,1357298" coordsize="285752,142876">
                <v:rect id="Прямоугольник 52" o:spid="_x0000_s1212" style="position:absolute;left:1715823;top:1356762;width:142665;height:143947;visibility:visible;v-text-anchor:midd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" fillcolor="#960" strokecolor="#00b0f0" strokeweight="2pt">
                  <v:stroke dashstyle="dash"/>
                  <v:textbox style="mso-rotate-with-shape:t" inset="5.4pt,2.7pt,5.4pt,2.7pt">
                    <w:txbxContent>
                      <w:p w:rsidR="00267874" w:rsidRPr="008D1D33" w:rsidRDefault="00267874" w:rsidP="00A76A6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Arial" w:hAnsi="Arial" w:cs="Arial"/>
                            <w:color w:val="FFFFFF"/>
                            <w:sz w:val="38"/>
                            <w:szCs w:val="50"/>
                          </w:rPr>
                        </w:pPr>
                      </w:p>
                    </w:txbxContent>
                  </v:textbox>
                </v:rect>
                <v:rect id="Прямоугольник 437" o:spid="_x0000_s1213" style="position:absolute;left:1573158;top:1356762;width:142665;height:143947;visibility:visible;v-text-anchor:midd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" fillcolor="#960" strokecolor="#00b0f0" strokeweight="2pt">
                  <v:stroke dashstyle="dash"/>
                  <v:textbox style="mso-rotate-with-shape:t" inset="5.4pt,2.7pt,5.4pt,2.7pt">
                    <w:txbxContent>
                      <w:p w:rsidR="00267874" w:rsidRPr="008D1D33" w:rsidRDefault="00267874" w:rsidP="00A76A6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Arial" w:hAnsi="Arial" w:cs="Arial"/>
                            <w:color w:val="FFFFFF"/>
                            <w:sz w:val="38"/>
                            <w:szCs w:val="50"/>
                          </w:rPr>
                        </w:pPr>
                      </w:p>
                    </w:txbxContent>
                  </v:textbox>
                </v:rect>
              </v:group>
              <v:group id="Группа 54" o:spid="_x0000_s1214" style="position:absolute;left:5857884;top:2071678;width:285752;height:142876;rotation:-90" coordorigin="1571604,1357298" coordsize="285752,142876">
                <v:rect id="Прямоугольник 434" o:spid="_x0000_s1215" style="position:absolute;left:1715806;top:1356762;width:142665;height:143947;visibility:visible;v-text-anchor:midd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" fillcolor="#960" strokecolor="#00b0f0" strokeweight="2pt">
                  <v:stroke dashstyle="dash"/>
                  <v:textbox style="mso-rotate-with-shape:t" inset="5.4pt,2.7pt,5.4pt,2.7pt">
                    <w:txbxContent>
                      <w:p w:rsidR="00267874" w:rsidRPr="008D1D33" w:rsidRDefault="00267874" w:rsidP="00A76A6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Arial" w:hAnsi="Arial" w:cs="Arial"/>
                            <w:color w:val="FFFFFF"/>
                            <w:sz w:val="38"/>
                            <w:szCs w:val="50"/>
                          </w:rPr>
                        </w:pPr>
                      </w:p>
                    </w:txbxContent>
                  </v:textbox>
                </v:rect>
                <v:rect id="Прямоугольник 56" o:spid="_x0000_s1216" style="position:absolute;left:1573141;top:1356762;width:142665;height:143947;visibility:visible;v-text-anchor:midd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" fillcolor="#960" strokecolor="#00b0f0" strokeweight="2pt">
                  <v:stroke dashstyle="dash"/>
                  <v:textbox style="mso-rotate-with-shape:t" inset="5.4pt,2.7pt,5.4pt,2.7pt">
                    <w:txbxContent>
                      <w:p w:rsidR="00267874" w:rsidRPr="008D1D33" w:rsidRDefault="00267874" w:rsidP="00A76A6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Arial" w:hAnsi="Arial" w:cs="Arial"/>
                            <w:color w:val="FFFFFF"/>
                            <w:sz w:val="38"/>
                            <w:szCs w:val="50"/>
                          </w:rPr>
                        </w:pPr>
                      </w:p>
                    </w:txbxContent>
                  </v:textbox>
                </v:rect>
              </v:group>
              <v:group id="Группа 57" o:spid="_x0000_s1217" style="position:absolute;left:4572000;top:2786058;width:285752;height:142876" coordorigin="1571604,1357298" coordsize="285752,142876">
                <v:rect id="Прямоугольник 432" o:spid="_x0000_s1218" style="position:absolute;left:1714123;top:1357703;width:142787;height:142665;visibility:visible;v-text-anchor:midd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" fillcolor="#960" strokecolor="#00b0f0" strokeweight="2pt">
                  <v:stroke dashstyle="dash"/>
                  <v:textbox style="mso-rotate-with-shape:t" inset="5.4pt,2.7pt,5.4pt,2.7pt">
                    <w:txbxContent>
                      <w:p w:rsidR="00267874" w:rsidRPr="008D1D33" w:rsidRDefault="00267874" w:rsidP="00A76A6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Arial" w:hAnsi="Arial" w:cs="Arial"/>
                            <w:color w:val="FFFFFF"/>
                            <w:sz w:val="38"/>
                            <w:szCs w:val="50"/>
                          </w:rPr>
                        </w:pPr>
                      </w:p>
                    </w:txbxContent>
                  </v:textbox>
                </v:rect>
                <v:rect id="Прямоугольник 433" o:spid="_x0000_s1219" style="position:absolute;left:1571336;top:1357703;width:142786;height:142665;visibility:visible;v-text-anchor:midd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" fillcolor="#960" strokecolor="#00b0f0" strokeweight="2pt">
                  <v:stroke dashstyle="dash"/>
                  <v:textbox style="mso-rotate-with-shape:t" inset="5.4pt,2.7pt,5.4pt,2.7pt">
                    <w:txbxContent>
                      <w:p w:rsidR="00267874" w:rsidRPr="008D1D33" w:rsidRDefault="00267874" w:rsidP="00A76A6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Arial" w:hAnsi="Arial" w:cs="Arial"/>
                            <w:color w:val="FFFFFF"/>
                            <w:sz w:val="38"/>
                            <w:szCs w:val="50"/>
                          </w:rPr>
                        </w:pPr>
                      </w:p>
                    </w:txbxContent>
                  </v:textbox>
                </v:rect>
              </v:group>
              <v:rect id="Прямоугольник 318" o:spid="_x0000_s1220" style="position:absolute;left:2857131;top:2786463;width:142787;height:142665;visibility:visible;v-text-anchor:midd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" fillcolor="#960" strokecolor="#00b0f0" strokeweight="2pt">
                <v:stroke dashstyle="dash"/>
                <v:textbox style="mso-rotate-with-shape:t" inset="5.4pt,2.7pt,5.4pt,2.7pt">
                  <w:txbxContent>
                    <w:p w:rsidR="00267874" w:rsidRPr="008D1D33" w:rsidRDefault="00267874" w:rsidP="00A76A66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 w:cs="Arial"/>
                          <w:color w:val="FFFFFF"/>
                          <w:sz w:val="38"/>
                          <w:szCs w:val="50"/>
                        </w:rPr>
                      </w:pPr>
                    </w:p>
                  </w:txbxContent>
                </v:textbox>
              </v:rect>
              <v:rect id="Прямоугольник 319" o:spid="_x0000_s1221" style="position:absolute;left:2571557;top:2786463;width:142787;height:142665;visibility:visible;v-text-anchor:midd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" fillcolor="#960" strokecolor="#00b0f0" strokeweight="2pt">
                <v:stroke dashstyle="dash"/>
                <v:textbox style="mso-rotate-with-shape:t" inset="5.4pt,2.7pt,5.4pt,2.7pt">
                  <w:txbxContent>
                    <w:p w:rsidR="00267874" w:rsidRPr="008D1D33" w:rsidRDefault="00267874" w:rsidP="00A76A66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 w:cs="Arial"/>
                          <w:color w:val="FFFFFF"/>
                          <w:sz w:val="38"/>
                          <w:szCs w:val="50"/>
                        </w:rPr>
                      </w:pPr>
                    </w:p>
                  </w:txbxContent>
                </v:textbox>
              </v:rect>
              <v:rect id="Прямоугольник 320" o:spid="_x0000_s1222" style="position:absolute;left:1429264;top:2786463;width:142787;height:142665;visibility:visible;v-text-anchor:midd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" fillcolor="#960" strokecolor="#00b0f0" strokeweight="2pt">
                <v:stroke dashstyle="dash"/>
                <v:textbox style="mso-rotate-with-shape:t" inset="5.4pt,2.7pt,5.4pt,2.7pt">
                  <w:txbxContent>
                    <w:p w:rsidR="00267874" w:rsidRPr="008D1D33" w:rsidRDefault="00267874" w:rsidP="00A76A66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 w:cs="Arial"/>
                          <w:color w:val="FFFFFF"/>
                          <w:sz w:val="38"/>
                          <w:szCs w:val="50"/>
                        </w:rPr>
                      </w:pPr>
                    </w:p>
                  </w:txbxContent>
                </v:textbox>
              </v:rect>
              <v:rect id="Прямоугольник 321" o:spid="_x0000_s1223" style="position:absolute;left:6786668;top:5286851;width:142786;height:142664;visibility:visible;v-text-anchor:midd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" fillcolor="#960" strokecolor="#00b0f0" strokeweight="2pt">
                <v:stroke dashstyle="dash"/>
                <v:textbox style="mso-rotate-with-shape:t" inset="5.4pt,2.7pt,5.4pt,2.7pt">
                  <w:txbxContent>
                    <w:p w:rsidR="00267874" w:rsidRPr="008D1D33" w:rsidRDefault="00267874" w:rsidP="00A76A66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 w:cs="Arial"/>
                          <w:color w:val="FFFFFF"/>
                          <w:sz w:val="38"/>
                          <w:szCs w:val="50"/>
                        </w:rPr>
                      </w:pPr>
                    </w:p>
                  </w:txbxContent>
                </v:textbox>
              </v:rect>
              <v:rect id="Прямоугольник 322" o:spid="_x0000_s1224" style="position:absolute;left:6501094;top:5286851;width:142786;height:142664;visibility:visible;v-text-anchor:midd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" fillcolor="#960" strokecolor="#00b0f0" strokeweight="2pt">
                <v:stroke dashstyle="dash"/>
                <v:textbox style="mso-rotate-with-shape:t" inset="5.4pt,2.7pt,5.4pt,2.7pt">
                  <w:txbxContent>
                    <w:p w:rsidR="00267874" w:rsidRPr="008D1D33" w:rsidRDefault="00267874" w:rsidP="00A76A66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 w:cs="Arial"/>
                          <w:color w:val="FFFFFF"/>
                          <w:sz w:val="38"/>
                          <w:szCs w:val="50"/>
                        </w:rPr>
                      </w:pPr>
                    </w:p>
                  </w:txbxContent>
                </v:textbox>
              </v:rect>
              <v:rect id="Прямоугольник 323" o:spid="_x0000_s1225" style="position:absolute;left:6215521;top:5286851;width:142786;height:142664;visibility:visible;v-text-anchor:midd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" fillcolor="#960" strokecolor="#00b0f0" strokeweight="2pt">
                <v:stroke dashstyle="dash"/>
                <v:textbox style="mso-rotate-with-shape:t" inset="5.4pt,2.7pt,5.4pt,2.7pt">
                  <w:txbxContent>
                    <w:p w:rsidR="00267874" w:rsidRPr="008D1D33" w:rsidRDefault="00267874" w:rsidP="00A76A66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 w:cs="Arial"/>
                          <w:color w:val="FFFFFF"/>
                          <w:sz w:val="38"/>
                          <w:szCs w:val="50"/>
                        </w:rPr>
                      </w:pPr>
                    </w:p>
                  </w:txbxContent>
                </v:textbox>
              </v:rect>
              <v:rect id="Прямоугольник 324" o:spid="_x0000_s1226" style="position:absolute;left:6429120;top:2786463;width:142786;height:142665;visibility:visible;v-text-anchor:midd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" fillcolor="#960" strokecolor="#00b0f0" strokeweight="2pt">
                <v:stroke dashstyle="dash"/>
                <v:textbox style="mso-rotate-with-shape:t" inset="5.4pt,2.7pt,5.4pt,2.7pt">
                  <w:txbxContent>
                    <w:p w:rsidR="00267874" w:rsidRPr="008D1D33" w:rsidRDefault="00267874" w:rsidP="00A76A66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 w:cs="Arial"/>
                          <w:color w:val="FFFFFF"/>
                          <w:sz w:val="38"/>
                          <w:szCs w:val="50"/>
                        </w:rPr>
                      </w:pPr>
                    </w:p>
                  </w:txbxContent>
                </v:textbox>
              </v:rect>
              <v:rect id="Прямоугольник 325" o:spid="_x0000_s1227" style="position:absolute;left:6429120;top:2500061;width:142786;height:142664;visibility:visible;v-text-anchor:midd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" fillcolor="#960" strokecolor="#00b0f0" strokeweight="2pt">
                <v:stroke dashstyle="dash"/>
                <v:textbox style="mso-rotate-with-shape:t" inset="5.4pt,2.7pt,5.4pt,2.7pt">
                  <w:txbxContent>
                    <w:p w:rsidR="00267874" w:rsidRPr="008D1D33" w:rsidRDefault="00267874" w:rsidP="00A76A66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 w:cs="Arial"/>
                          <w:color w:val="FFFFFF"/>
                          <w:sz w:val="38"/>
                          <w:szCs w:val="50"/>
                        </w:rPr>
                      </w:pPr>
                    </w:p>
                  </w:txbxContent>
                </v:textbox>
              </v:rect>
              <v:rect id="Прямоугольник 326" o:spid="_x0000_s1228" style="position:absolute;left:6429120;top:4357921;width:142786;height:142664;visibility:visible;v-text-anchor:midd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" fillcolor="#960" strokecolor="#00b0f0" strokeweight="2pt">
                <v:stroke dashstyle="dash"/>
                <v:textbox style="mso-rotate-with-shape:t" inset="5.4pt,2.7pt,5.4pt,2.7pt">
                  <w:txbxContent>
                    <w:p w:rsidR="00267874" w:rsidRPr="008D1D33" w:rsidRDefault="00267874" w:rsidP="00A76A66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 w:cs="Arial"/>
                          <w:color w:val="FFFFFF"/>
                          <w:sz w:val="38"/>
                          <w:szCs w:val="50"/>
                        </w:rPr>
                      </w:pPr>
                    </w:p>
                  </w:txbxContent>
                </v:textbox>
              </v:rect>
              <v:rect id="Прямоугольник 327" o:spid="_x0000_s1229" style="position:absolute;left:5928786;top:1714868;width:143948;height:142664;visibility:visible;v-text-anchor:midd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" fillcolor="#960" strokecolor="#00b0f0" strokeweight="2pt">
                <v:stroke dashstyle="dash"/>
                <v:textbox style="mso-rotate-with-shape:t" inset="5.4pt,2.7pt,5.4pt,2.7pt">
                  <w:txbxContent>
                    <w:p w:rsidR="00267874" w:rsidRPr="008D1D33" w:rsidRDefault="00267874" w:rsidP="00A76A66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 w:cs="Arial"/>
                          <w:color w:val="FFFFFF"/>
                          <w:sz w:val="38"/>
                          <w:szCs w:val="50"/>
                        </w:rPr>
                      </w:pPr>
                    </w:p>
                  </w:txbxContent>
                </v:textbox>
              </v:rect>
              <v:group id="Группа 70" o:spid="_x0000_s1230" style="position:absolute;left:7358082;top:4786322;width:285752;height:142876" coordorigin="1571604,1357298" coordsize="285752,142876">
                <v:rect id="Прямоугольник 430" o:spid="_x0000_s1231" style="position:absolute;left:1714123;top:1356891;width:142787;height:143738;visibility:visible;v-text-anchor:midd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" fillcolor="#960" strokecolor="#00b050" strokeweight="2pt">
                  <v:stroke dashstyle="dash"/>
                  <v:textbox style="mso-rotate-with-shape:t" inset="5.4pt,2.7pt,5.4pt,2.7pt">
                    <w:txbxContent>
                      <w:p w:rsidR="00267874" w:rsidRPr="008D1D33" w:rsidRDefault="00267874" w:rsidP="00A76A6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Arial" w:hAnsi="Arial" w:cs="Arial"/>
                            <w:color w:val="FFFFFF"/>
                            <w:sz w:val="38"/>
                            <w:szCs w:val="50"/>
                          </w:rPr>
                        </w:pPr>
                      </w:p>
                    </w:txbxContent>
                  </v:textbox>
                </v:rect>
                <v:rect id="Прямоугольник 431" o:spid="_x0000_s1232" style="position:absolute;left:1571336;top:1356891;width:142786;height:143738;visibility:visible;v-text-anchor:midd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" fillcolor="#960" strokecolor="#00b050" strokeweight="2pt">
                  <v:stroke dashstyle="dash"/>
                  <v:textbox style="mso-rotate-with-shape:t" inset="5.4pt,2.7pt,5.4pt,2.7pt">
                    <w:txbxContent>
                      <w:p w:rsidR="00267874" w:rsidRPr="008D1D33" w:rsidRDefault="00267874" w:rsidP="00A76A6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Arial" w:hAnsi="Arial" w:cs="Arial"/>
                            <w:color w:val="FFFFFF"/>
                            <w:sz w:val="38"/>
                            <w:szCs w:val="50"/>
                          </w:rPr>
                        </w:pPr>
                      </w:p>
                    </w:txbxContent>
                  </v:textbox>
                </v:rect>
              </v:group>
              <v:group id="Группа 73" o:spid="_x0000_s1233" style="position:absolute;left:6929454;top:4786322;width:285752;height:142876" coordorigin="1571604,1357298" coordsize="285752,142876">
                <v:rect id="Прямоугольник 428" o:spid="_x0000_s1234" style="position:absolute;left:1714391;top:1356891;width:142786;height:143738;visibility:visible;v-text-anchor:midd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" fillcolor="#960" strokecolor="#00b050" strokeweight="2pt">
                  <v:stroke dashstyle="dash"/>
                  <v:textbox style="mso-rotate-with-shape:t" inset="5.4pt,2.7pt,5.4pt,2.7pt">
                    <w:txbxContent>
                      <w:p w:rsidR="00267874" w:rsidRPr="008D1D33" w:rsidRDefault="00267874" w:rsidP="00A76A6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Arial" w:hAnsi="Arial" w:cs="Arial"/>
                            <w:color w:val="FFFFFF"/>
                            <w:sz w:val="38"/>
                            <w:szCs w:val="50"/>
                          </w:rPr>
                        </w:pPr>
                      </w:p>
                    </w:txbxContent>
                  </v:textbox>
                </v:rect>
                <v:rect id="Прямоугольник 429" o:spid="_x0000_s1235" style="position:absolute;left:1571604;top:1356891;width:142787;height:143738;visibility:visible;v-text-anchor:midd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" fillcolor="#960" strokecolor="#00b050" strokeweight="2pt">
                  <v:stroke dashstyle="dash"/>
                  <v:textbox style="mso-rotate-with-shape:t" inset="5.4pt,2.7pt,5.4pt,2.7pt">
                    <w:txbxContent>
                      <w:p w:rsidR="00267874" w:rsidRPr="008D1D33" w:rsidRDefault="00267874" w:rsidP="00A76A6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Arial" w:hAnsi="Arial" w:cs="Arial"/>
                            <w:color w:val="FFFFFF"/>
                            <w:sz w:val="38"/>
                            <w:szCs w:val="50"/>
                          </w:rPr>
                        </w:pPr>
                      </w:p>
                    </w:txbxContent>
                  </v:textbox>
                </v:rect>
              </v:group>
              <v:group id="Группа 76" o:spid="_x0000_s1236" style="position:absolute;left:6357950;top:4714884;width:285752;height:142876;rotation:-90" coordorigin="1571604,1357298" coordsize="285752,142876">
                <v:rect id="Прямоугольник 426" o:spid="_x0000_s1237" style="position:absolute;left:1714887;top:1357030;width:142665;height:142786;visibility:visible;v-text-anchor:midd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" fillcolor="#960" strokecolor="#00b050" strokeweight="2pt">
                  <v:stroke dashstyle="dash"/>
                  <v:textbox style="mso-rotate-with-shape:t" inset="5.4pt,2.7pt,5.4pt,2.7pt">
                    <w:txbxContent>
                      <w:p w:rsidR="00267874" w:rsidRPr="008D1D33" w:rsidRDefault="00267874" w:rsidP="00A76A6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Arial" w:hAnsi="Arial" w:cs="Arial"/>
                            <w:color w:val="FFFFFF"/>
                            <w:sz w:val="38"/>
                            <w:szCs w:val="50"/>
                          </w:rPr>
                        </w:pPr>
                      </w:p>
                    </w:txbxContent>
                  </v:textbox>
                </v:rect>
                <v:rect id="Прямоугольник 427" o:spid="_x0000_s1238" style="position:absolute;left:1570076;top:1357030;width:143738;height:142786;visibility:visible;v-text-anchor:midd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" fillcolor="#960" strokecolor="#00b050" strokeweight="2pt">
                  <v:stroke dashstyle="dash"/>
                  <v:textbox style="mso-rotate-with-shape:t" inset="5.4pt,2.7pt,5.4pt,2.7pt">
                    <w:txbxContent>
                      <w:p w:rsidR="00267874" w:rsidRPr="008D1D33" w:rsidRDefault="00267874" w:rsidP="00A76A6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Arial" w:hAnsi="Arial" w:cs="Arial"/>
                            <w:color w:val="FFFFFF"/>
                            <w:sz w:val="38"/>
                            <w:szCs w:val="50"/>
                          </w:rPr>
                        </w:pPr>
                      </w:p>
                    </w:txbxContent>
                  </v:textbox>
                </v:rect>
              </v:group>
              <v:group id="Группа 79" o:spid="_x0000_s1239" style="position:absolute;left:6357950;top:4000504;width:285752;height:142876;rotation:-90" coordorigin="1571604,1357298" coordsize="285752,142876">
                <v:rect id="Прямоугольник 424" o:spid="_x0000_s1240" style="position:absolute;left:1714904;top:1357030;width:142665;height:142786;visibility:visible;v-text-anchor:midd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" fillcolor="#960" strokecolor="#00b050" strokeweight="2pt">
                  <v:stroke dashstyle="dash"/>
                  <v:textbox style="mso-rotate-with-shape:t" inset="5.4pt,2.7pt,5.4pt,2.7pt">
                    <w:txbxContent>
                      <w:p w:rsidR="00267874" w:rsidRPr="008D1D33" w:rsidRDefault="00267874" w:rsidP="00A76A6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Arial" w:hAnsi="Arial" w:cs="Arial"/>
                            <w:color w:val="FFFFFF"/>
                            <w:sz w:val="38"/>
                            <w:szCs w:val="50"/>
                          </w:rPr>
                        </w:pPr>
                      </w:p>
                    </w:txbxContent>
                  </v:textbox>
                </v:rect>
                <v:rect id="Прямоугольник 425" o:spid="_x0000_s1241" style="position:absolute;left:1570093;top:1357030;width:143738;height:142786;visibility:visible;v-text-anchor:midd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" fillcolor="#960" strokecolor="#00b050" strokeweight="2pt">
                  <v:stroke dashstyle="dash"/>
                  <v:textbox style="mso-rotate-with-shape:t" inset="5.4pt,2.7pt,5.4pt,2.7pt">
                    <w:txbxContent>
                      <w:p w:rsidR="00267874" w:rsidRPr="008D1D33" w:rsidRDefault="00267874" w:rsidP="00A76A6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Arial" w:hAnsi="Arial" w:cs="Arial"/>
                            <w:color w:val="FFFFFF"/>
                            <w:sz w:val="38"/>
                            <w:szCs w:val="50"/>
                          </w:rPr>
                        </w:pPr>
                      </w:p>
                    </w:txbxContent>
                  </v:textbox>
                </v:rect>
              </v:group>
              <v:group id="Группа 82" o:spid="_x0000_s1242" style="position:absolute;left:6357950;top:3571876;width:285752;height:142876;rotation:-90" coordorigin="1571604,1357298" coordsize="285752,142876">
                <v:rect id="Прямоугольник 422" o:spid="_x0000_s1243" style="position:absolute;left:1715342;top:1357030;width:142665;height:142786;visibility:visible;v-text-anchor:midd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" fillcolor="#960" strokecolor="#00b050" strokeweight="2pt">
                  <v:stroke dashstyle="dash"/>
                  <v:textbox style="mso-rotate-with-shape:t" inset="5.4pt,2.7pt,5.4pt,2.7pt">
                    <w:txbxContent>
                      <w:p w:rsidR="00267874" w:rsidRPr="008D1D33" w:rsidRDefault="00267874" w:rsidP="00A76A6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Arial" w:hAnsi="Arial" w:cs="Arial"/>
                            <w:color w:val="FFFFFF"/>
                            <w:sz w:val="38"/>
                            <w:szCs w:val="50"/>
                          </w:rPr>
                        </w:pPr>
                      </w:p>
                    </w:txbxContent>
                  </v:textbox>
                </v:rect>
                <v:rect id="Прямоугольник 423" o:spid="_x0000_s1244" style="position:absolute;left:1572677;top:1357031;width:142665;height:142786;visibility:visible;v-text-anchor:midd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" fillcolor="#960" strokecolor="#00b050" strokeweight="2pt">
                  <v:stroke dashstyle="dash"/>
                  <v:textbox style="mso-rotate-with-shape:t" inset="5.4pt,2.7pt,5.4pt,2.7pt">
                    <w:txbxContent>
                      <w:p w:rsidR="00267874" w:rsidRPr="008D1D33" w:rsidRDefault="00267874" w:rsidP="00A76A6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Arial" w:hAnsi="Arial" w:cs="Arial"/>
                            <w:color w:val="FFFFFF"/>
                            <w:sz w:val="38"/>
                            <w:szCs w:val="50"/>
                          </w:rPr>
                        </w:pPr>
                      </w:p>
                    </w:txbxContent>
                  </v:textbox>
                </v:rect>
              </v:group>
              <v:group id="Группа 85" o:spid="_x0000_s1245" style="position:absolute;left:6357950;top:3143248;width:285752;height:142876;rotation:-90" coordorigin="1571604,1357298" coordsize="285752,142876">
                <v:rect id="Прямоугольник 420" o:spid="_x0000_s1246" style="position:absolute;left:1715781;top:1357030;width:142665;height:142786;visibility:visible;v-text-anchor:midd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" fillcolor="#960" strokecolor="#00b050" strokeweight="2pt">
                  <v:stroke dashstyle="dash"/>
                  <v:textbox style="mso-rotate-with-shape:t" inset="5.4pt,2.7pt,5.4pt,2.7pt">
                    <w:txbxContent>
                      <w:p w:rsidR="00267874" w:rsidRPr="008D1D33" w:rsidRDefault="00267874" w:rsidP="00A76A6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Arial" w:hAnsi="Arial" w:cs="Arial"/>
                            <w:color w:val="FFFFFF"/>
                            <w:sz w:val="38"/>
                            <w:szCs w:val="50"/>
                          </w:rPr>
                        </w:pPr>
                      </w:p>
                    </w:txbxContent>
                  </v:textbox>
                </v:rect>
                <v:rect id="Прямоугольник 421" o:spid="_x0000_s1247" style="position:absolute;left:1573117;top:1357031;width:142665;height:142786;visibility:visible;v-text-anchor:midd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" fillcolor="#960" strokecolor="#00b050" strokeweight="2pt">
                  <v:stroke dashstyle="dash"/>
                  <v:textbox style="mso-rotate-with-shape:t" inset="5.4pt,2.7pt,5.4pt,2.7pt">
                    <w:txbxContent>
                      <w:p w:rsidR="00267874" w:rsidRPr="008D1D33" w:rsidRDefault="00267874" w:rsidP="00A76A6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Arial" w:hAnsi="Arial" w:cs="Arial"/>
                            <w:color w:val="FFFFFF"/>
                            <w:sz w:val="38"/>
                            <w:szCs w:val="50"/>
                          </w:rPr>
                        </w:pPr>
                      </w:p>
                    </w:txbxContent>
                  </v:textbox>
                </v:rect>
              </v:group>
              <v:group id="Группа 88" o:spid="_x0000_s1248" style="position:absolute;left:6357950;top:2143116;width:285752;height:142876;rotation:-90" coordorigin="1571604,1357298" coordsize="285752,142876">
                <v:rect id="Прямоугольник 418" o:spid="_x0000_s1249" style="position:absolute;left:1715375;top:1357030;width:142665;height:142786;visibility:visible;v-text-anchor:midd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" fillcolor="#960" strokecolor="#00b050" strokeweight="2pt">
                  <v:stroke dashstyle="dash"/>
                  <v:textbox style="mso-rotate-with-shape:t" inset="5.4pt,2.7pt,5.4pt,2.7pt">
                    <w:txbxContent>
                      <w:p w:rsidR="00267874" w:rsidRPr="008D1D33" w:rsidRDefault="00267874" w:rsidP="00A76A6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Arial" w:hAnsi="Arial" w:cs="Arial"/>
                            <w:color w:val="FFFFFF"/>
                            <w:sz w:val="38"/>
                            <w:szCs w:val="50"/>
                          </w:rPr>
                        </w:pPr>
                      </w:p>
                    </w:txbxContent>
                  </v:textbox>
                </v:rect>
                <v:rect id="Прямоугольник 419" o:spid="_x0000_s1250" style="position:absolute;left:1572710;top:1357031;width:142665;height:142786;visibility:visible;v-text-anchor:midd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" fillcolor="#960" strokecolor="#00b050" strokeweight="2pt">
                  <v:stroke dashstyle="dash"/>
                  <v:textbox style="mso-rotate-with-shape:t" inset="5.4pt,2.7pt,5.4pt,2.7pt">
                    <w:txbxContent>
                      <w:p w:rsidR="00267874" w:rsidRPr="008D1D33" w:rsidRDefault="00267874" w:rsidP="00A76A6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Arial" w:hAnsi="Arial" w:cs="Arial"/>
                            <w:color w:val="FFFFFF"/>
                            <w:sz w:val="38"/>
                            <w:szCs w:val="50"/>
                          </w:rPr>
                        </w:pPr>
                      </w:p>
                    </w:txbxContent>
                  </v:textbox>
                </v:rect>
              </v:group>
              <v:group id="Группа 91" o:spid="_x0000_s1251" style="position:absolute;left:6357950;top:1714488;width:285752;height:142876;rotation:-90" coordorigin="1571604,1357298" coordsize="285752,142876">
                <v:rect id="Прямоугольник 416" o:spid="_x0000_s1252" style="position:absolute;left:1715815;top:1357030;width:142665;height:142786;visibility:visible;v-text-anchor:midd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" fillcolor="#960" strokecolor="#00b050" strokeweight="2pt">
                  <v:stroke dashstyle="dash"/>
                  <v:textbox style="mso-rotate-with-shape:t" inset="5.4pt,2.7pt,5.4pt,2.7pt">
                    <w:txbxContent>
                      <w:p w:rsidR="00267874" w:rsidRPr="008D1D33" w:rsidRDefault="00267874" w:rsidP="00A76A6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Arial" w:hAnsi="Arial" w:cs="Arial"/>
                            <w:color w:val="FFFFFF"/>
                            <w:sz w:val="38"/>
                            <w:szCs w:val="50"/>
                          </w:rPr>
                        </w:pPr>
                      </w:p>
                    </w:txbxContent>
                  </v:textbox>
                </v:rect>
                <v:rect id="Прямоугольник 417" o:spid="_x0000_s1253" style="position:absolute;left:1573150;top:1357031;width:142665;height:142786;visibility:visible;v-text-anchor:midd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" fillcolor="#960" strokecolor="#00b050" strokeweight="2pt">
                  <v:stroke dashstyle="dash"/>
                  <v:textbox style="mso-rotate-with-shape:t" inset="5.4pt,2.7pt,5.4pt,2.7pt">
                    <w:txbxContent>
                      <w:p w:rsidR="00267874" w:rsidRPr="008D1D33" w:rsidRDefault="00267874" w:rsidP="00A76A6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Arial" w:hAnsi="Arial" w:cs="Arial"/>
                            <w:color w:val="FFFFFF"/>
                            <w:sz w:val="38"/>
                            <w:szCs w:val="50"/>
                          </w:rPr>
                        </w:pPr>
                      </w:p>
                    </w:txbxContent>
                  </v:textbox>
                </v:rect>
              </v:group>
              <v:group id="Группа 97" o:spid="_x0000_s1254" style="position:absolute;left:8215338;top:4786322;width:285752;height:142876" coordorigin="1571604,1357298" coordsize="285752,142876">
                <v:rect id="Прямоугольник 414" o:spid="_x0000_s1255" style="position:absolute;left:1714748;top:1356891;width:142786;height:143738;visibility:visible;v-text-anchor:midd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" fillcolor="#960" strokecolor="#00b050" strokeweight="2pt">
                  <v:stroke dashstyle="dash"/>
                  <v:textbox style="mso-rotate-with-shape:t" inset="5.4pt,2.7pt,5.4pt,2.7pt">
                    <w:txbxContent>
                      <w:p w:rsidR="00267874" w:rsidRPr="008D1D33" w:rsidRDefault="00267874" w:rsidP="00A76A6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Arial" w:hAnsi="Arial" w:cs="Arial"/>
                            <w:color w:val="FFFFFF"/>
                            <w:sz w:val="38"/>
                            <w:szCs w:val="50"/>
                          </w:rPr>
                        </w:pPr>
                      </w:p>
                    </w:txbxContent>
                  </v:textbox>
                </v:rect>
                <v:rect id="Прямоугольник 415" o:spid="_x0000_s1256" style="position:absolute;left:1571961;top:1356891;width:142787;height:143738;visibility:visible;v-text-anchor:midd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" fillcolor="#960" strokecolor="#00b050" strokeweight="2pt">
                  <v:stroke dashstyle="dash"/>
                  <v:textbox style="mso-rotate-with-shape:t" inset="5.4pt,2.7pt,5.4pt,2.7pt">
                    <w:txbxContent>
                      <w:p w:rsidR="00267874" w:rsidRPr="008D1D33" w:rsidRDefault="00267874" w:rsidP="00A76A6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Arial" w:hAnsi="Arial" w:cs="Arial"/>
                            <w:color w:val="FFFFFF"/>
                            <w:sz w:val="38"/>
                            <w:szCs w:val="50"/>
                          </w:rPr>
                        </w:pPr>
                      </w:p>
                    </w:txbxContent>
                  </v:textbox>
                </v:rect>
              </v:group>
              <v:group id="Группа 100" o:spid="_x0000_s1257" style="position:absolute;left:7786710;top:4786322;width:285752;height:142876" coordorigin="1571604,1357298" coordsize="285752,142876">
                <v:rect id="Прямоугольник 412" o:spid="_x0000_s1258" style="position:absolute;left:1715016;top:1356891;width:142787;height:143738;visibility:visible;v-text-anchor:midd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" fillcolor="#960" strokecolor="#00b050" strokeweight="2pt">
                  <v:stroke dashstyle="dash"/>
                  <v:textbox style="mso-rotate-with-shape:t" inset="5.4pt,2.7pt,5.4pt,2.7pt">
                    <w:txbxContent>
                      <w:p w:rsidR="00267874" w:rsidRPr="008D1D33" w:rsidRDefault="00267874" w:rsidP="00A76A6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Arial" w:hAnsi="Arial" w:cs="Arial"/>
                            <w:color w:val="FFFFFF"/>
                            <w:sz w:val="38"/>
                            <w:szCs w:val="50"/>
                          </w:rPr>
                        </w:pPr>
                      </w:p>
                    </w:txbxContent>
                  </v:textbox>
                </v:rect>
                <v:rect id="Прямоугольник 413" o:spid="_x0000_s1259" style="position:absolute;left:1571068;top:1356891;width:143948;height:143738;visibility:visible;v-text-anchor:midd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" fillcolor="#960" strokecolor="#00b050" strokeweight="2pt">
                  <v:stroke dashstyle="dash"/>
                  <v:textbox style="mso-rotate-with-shape:t" inset="5.4pt,2.7pt,5.4pt,2.7pt">
                    <w:txbxContent>
                      <w:p w:rsidR="00267874" w:rsidRPr="008D1D33" w:rsidRDefault="00267874" w:rsidP="00A76A6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Arial" w:hAnsi="Arial" w:cs="Arial"/>
                            <w:color w:val="FFFFFF"/>
                            <w:sz w:val="38"/>
                            <w:szCs w:val="50"/>
                          </w:rPr>
                        </w:pPr>
                      </w:p>
                    </w:txbxContent>
                  </v:textbox>
                </v:rect>
              </v:group>
              <v:rect id="Прямоугольник 338" o:spid="_x0000_s1260" style="position:absolute;left:8072909;top:5286851;width:142786;height:142664;visibility:visible;v-text-anchor:midd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" fillcolor="#960" strokecolor="#00b0f0" strokeweight="2pt">
                <v:stroke dashstyle="dash"/>
                <v:textbox style="mso-rotate-with-shape:t" inset="5.4pt,2.7pt,5.4pt,2.7pt">
                  <w:txbxContent>
                    <w:p w:rsidR="00267874" w:rsidRPr="008D1D33" w:rsidRDefault="00267874" w:rsidP="00A76A66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 w:cs="Arial"/>
                          <w:color w:val="FFFFFF"/>
                          <w:sz w:val="38"/>
                          <w:szCs w:val="50"/>
                        </w:rPr>
                      </w:pPr>
                    </w:p>
                  </w:txbxContent>
                </v:textbox>
              </v:rect>
              <v:rect id="Прямоугольник 339" o:spid="_x0000_s1261" style="position:absolute;left:7357814;top:5286851;width:142786;height:142664;visibility:visible;v-text-anchor:midd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" fillcolor="#960" strokecolor="#00b0f0" strokeweight="2pt">
                <v:stroke dashstyle="dash"/>
                <v:textbox style="mso-rotate-with-shape:t" inset="5.4pt,2.7pt,5.4pt,2.7pt">
                  <w:txbxContent>
                    <w:p w:rsidR="00267874" w:rsidRPr="008D1D33" w:rsidRDefault="00267874" w:rsidP="00A76A66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 w:cs="Arial"/>
                          <w:color w:val="FFFFFF"/>
                          <w:sz w:val="38"/>
                          <w:szCs w:val="50"/>
                        </w:rPr>
                      </w:pPr>
                    </w:p>
                  </w:txbxContent>
                </v:textbox>
              </v:rect>
              <v:rect id="Прямоугольник 340" o:spid="_x0000_s1262" style="position:absolute;left:7072241;top:5286851;width:142786;height:142664;visibility:visible;v-text-anchor:midd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" fillcolor="#960" strokecolor="#00b0f0" strokeweight="2pt">
                <v:stroke dashstyle="dash"/>
                <v:textbox style="mso-rotate-with-shape:t" inset="5.4pt,2.7pt,5.4pt,2.7pt">
                  <w:txbxContent>
                    <w:p w:rsidR="00267874" w:rsidRPr="008D1D33" w:rsidRDefault="00267874" w:rsidP="00A76A66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 w:cs="Arial"/>
                          <w:color w:val="FFFFFF"/>
                          <w:sz w:val="38"/>
                          <w:szCs w:val="50"/>
                        </w:rPr>
                      </w:pPr>
                    </w:p>
                  </w:txbxContent>
                </v:textbox>
              </v:rect>
              <v:group id="Группа 109" o:spid="_x0000_s1263" style="position:absolute;left:8358214;top:5286388;width:285752;height:142876" coordorigin="1571604,1357298" coordsize="285752,142876">
                <v:rect id="Прямоугольник 410" o:spid="_x0000_s1264" style="position:absolute;left:1714659;top:1357761;width:142787;height:142665;visibility:visible;v-text-anchor:midd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" fillcolor="#960" strokecolor="#00b0f0" strokeweight="2pt">
                  <v:stroke dashstyle="dash"/>
                  <v:textbox style="mso-rotate-with-shape:t" inset="5.4pt,2.7pt,5.4pt,2.7pt">
                    <w:txbxContent>
                      <w:p w:rsidR="00267874" w:rsidRPr="008D1D33" w:rsidRDefault="00267874" w:rsidP="00A76A6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Arial" w:hAnsi="Arial" w:cs="Arial"/>
                            <w:color w:val="FFFFFF"/>
                            <w:sz w:val="38"/>
                            <w:szCs w:val="50"/>
                          </w:rPr>
                        </w:pPr>
                      </w:p>
                    </w:txbxContent>
                  </v:textbox>
                </v:rect>
                <v:rect id="Прямоугольник 411" o:spid="_x0000_s1265" style="position:absolute;left:1571872;top:1357761;width:142786;height:142665;visibility:visible;v-text-anchor:midd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" fillcolor="#960" strokecolor="#00b0f0" strokeweight="2pt">
                  <v:stroke dashstyle="dash"/>
                  <v:textbox style="mso-rotate-with-shape:t" inset="5.4pt,2.7pt,5.4pt,2.7pt">
                    <w:txbxContent>
                      <w:p w:rsidR="00267874" w:rsidRPr="008D1D33" w:rsidRDefault="00267874" w:rsidP="00A76A6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Arial" w:hAnsi="Arial" w:cs="Arial"/>
                            <w:color w:val="FFFFFF"/>
                            <w:sz w:val="38"/>
                            <w:szCs w:val="50"/>
                          </w:rPr>
                        </w:pPr>
                      </w:p>
                    </w:txbxContent>
                  </v:textbox>
                </v:rect>
              </v:group>
              <v:group id="Группа 112" o:spid="_x0000_s1266" style="position:absolute;left:7643834;top:5286388;width:285752;height:142876" coordorigin="1571604,1357298" coordsize="285752,142876">
                <v:rect id="Прямоугольник 408" o:spid="_x0000_s1267" style="position:absolute;left:1715106;top:1357761;width:142786;height:142665;visibility:visible;v-text-anchor:midd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" fillcolor="#960" strokecolor="#00b0f0" strokeweight="2pt">
                  <v:stroke dashstyle="dash"/>
                  <v:textbox style="mso-rotate-with-shape:t" inset="5.4pt,2.7pt,5.4pt,2.7pt">
                    <w:txbxContent>
                      <w:p w:rsidR="00267874" w:rsidRPr="008D1D33" w:rsidRDefault="00267874" w:rsidP="00A76A6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Arial" w:hAnsi="Arial" w:cs="Arial"/>
                            <w:color w:val="FFFFFF"/>
                            <w:sz w:val="38"/>
                            <w:szCs w:val="50"/>
                          </w:rPr>
                        </w:pPr>
                      </w:p>
                    </w:txbxContent>
                  </v:textbox>
                </v:rect>
                <v:rect id="Прямоугольник 409" o:spid="_x0000_s1268" style="position:absolute;left:1571158;top:1357761;width:143948;height:142665;visibility:visible;v-text-anchor:midd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" fillcolor="#960" strokecolor="#00b0f0" strokeweight="2pt">
                  <v:stroke dashstyle="dash"/>
                  <v:textbox style="mso-rotate-with-shape:t" inset="5.4pt,2.7pt,5.4pt,2.7pt">
                    <w:txbxContent>
                      <w:p w:rsidR="00267874" w:rsidRPr="008D1D33" w:rsidRDefault="00267874" w:rsidP="00A76A6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Arial" w:hAnsi="Arial" w:cs="Arial"/>
                            <w:color w:val="FFFFFF"/>
                            <w:sz w:val="38"/>
                            <w:szCs w:val="50"/>
                          </w:rPr>
                        </w:pPr>
                      </w:p>
                    </w:txbxContent>
                  </v:textbox>
                </v:rect>
              </v:group>
              <v:rect id="Прямоугольник 343" o:spid="_x0000_s1269" style="position:absolute;left:5715187;top:2786463;width:357547;height:285330;visibility:visible;v-text-anchor:midd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" fillcolor="#960" strokecolor="#00b050" strokeweight="2pt">
                <v:stroke dashstyle="dash"/>
                <v:textbox style="mso-rotate-with-shape:t" inset="5.4pt,2.7pt,5.4pt,2.7pt">
                  <w:txbxContent>
                    <w:p w:rsidR="00267874" w:rsidRPr="008D1D33" w:rsidRDefault="00267874" w:rsidP="00A76A66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 w:cs="Arial"/>
                          <w:color w:val="FFFFFF"/>
                          <w:sz w:val="38"/>
                          <w:szCs w:val="50"/>
                        </w:rPr>
                      </w:pPr>
                    </w:p>
                  </w:txbxContent>
                </v:textbox>
              </v:rect>
              <v:shape id="TextBox 344" o:spid="_x0000_s1270" type="#_x0000_t202" style="position:absolute;left:2500298;top:2428868;width:1428760;height:276999;visibility:visible" filled="f" stroked="f">
                <v:textbox style="mso-rotate-with-shape:t" inset="5.4pt,2.7pt,5.4pt,2.7pt">
                  <w:txbxContent>
                    <w:p w:rsidR="00267874" w:rsidRPr="008D1D33" w:rsidRDefault="00267874" w:rsidP="00A76A66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8D1D33">
                        <w:rPr>
                          <w:rFonts w:ascii="Arial" w:hAnsi="Arial" w:cs="Arial"/>
                          <w:color w:val="000000"/>
                          <w:sz w:val="18"/>
                        </w:rPr>
                        <w:t>ул. Центральная</w:t>
                      </w:r>
                    </w:p>
                  </w:txbxContent>
                </v:textbox>
              </v:shape>
              <v:shape id="TextBox 345" o:spid="_x0000_s1271" type="#_x0000_t202" style="position:absolute;left:6786578;top:5000636;width:1428760;height:276999;visibility:visible" filled="f" stroked="f">
                <v:textbox style="mso-rotate-with-shape:t" inset="5.4pt,2.7pt,5.4pt,2.7pt">
                  <w:txbxContent>
                    <w:p w:rsidR="00267874" w:rsidRPr="008D1D33" w:rsidRDefault="00267874" w:rsidP="00A76A66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8D1D33">
                        <w:rPr>
                          <w:rFonts w:ascii="Arial" w:hAnsi="Arial" w:cs="Arial"/>
                          <w:color w:val="000000"/>
                          <w:sz w:val="18"/>
                        </w:rPr>
                        <w:t>Ул. Зеленая</w:t>
                      </w:r>
                    </w:p>
                  </w:txbxContent>
                </v:textbox>
              </v:shape>
              <v:shape id="TextBox 346" o:spid="_x0000_s1272" type="#_x0000_t202" style="position:absolute;left:5567756;top:2790434;width:1428760;height:276999;rotation:-90;visibility:visible" filled="f" stroked="f">
                <v:textbox style="mso-rotate-with-shape:t" inset="5.4pt,2.7pt,5.4pt,2.7pt">
                  <w:txbxContent>
                    <w:p w:rsidR="00267874" w:rsidRPr="008D1D33" w:rsidRDefault="00267874" w:rsidP="00A76A66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8D1D33">
                        <w:rPr>
                          <w:rFonts w:ascii="Arial" w:hAnsi="Arial" w:cs="Arial"/>
                          <w:color w:val="000000"/>
                          <w:sz w:val="18"/>
                        </w:rPr>
                        <w:t>ул. Зеленая</w:t>
                      </w:r>
                    </w:p>
                  </w:txbxContent>
                </v:textbox>
              </v:shape>
              <v:rect id="Прямоугольник 347" o:spid="_x0000_s1273" style="position:absolute;left:5715187;top:3643524;width:357547;height:571731;visibility:visible;v-text-anchor:midd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" fillcolor="#00b050" strokecolor="#00b0f0" strokeweight="2pt">
                <v:stroke dashstyle="dash"/>
                <v:textbox style="mso-rotate-with-shape:t" inset="5.4pt,2.7pt,5.4pt,2.7pt">
                  <w:txbxContent>
                    <w:p w:rsidR="00267874" w:rsidRPr="008D1D33" w:rsidRDefault="00267874" w:rsidP="00A76A66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 w:cs="Arial"/>
                          <w:color w:val="FFFFFF"/>
                          <w:sz w:val="38"/>
                          <w:szCs w:val="50"/>
                        </w:rPr>
                      </w:pPr>
                    </w:p>
                  </w:txbxContent>
                </v:textbox>
              </v:rect>
              <v:rect id="Прямоугольник 348" o:spid="_x0000_s1274" style="position:absolute;left:2571557;top:3428991;width:980933;height:357198;visibility:visible;v-text-anchor:midd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" strokecolor="#00b050" strokeweight="2pt">
                <v:stroke dashstyle="dash"/>
                <v:textbox style="mso-rotate-with-shape:t" inset="5.4pt,2.7pt,5.4pt,2.7pt">
                  <w:txbxContent>
                    <w:p w:rsidR="00267874" w:rsidRPr="008D1D33" w:rsidRDefault="00267874" w:rsidP="00A76A66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 w:cs="Arial"/>
                          <w:color w:val="FFFFFF"/>
                          <w:sz w:val="38"/>
                          <w:szCs w:val="50"/>
                        </w:rPr>
                      </w:pPr>
                    </w:p>
                  </w:txbxContent>
                </v:textbox>
              </v:rect>
              <v:rect id="Прямоугольник 349" o:spid="_x0000_s1275" style="position:absolute;left:1642863;top:3714320;width:285573;height:786265;visibility:visible;v-text-anchor:midd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" strokecolor="#00b050" strokeweight="2pt">
                <v:stroke dashstyle="dash"/>
                <v:textbox style="mso-rotate-with-shape:t" inset="5.4pt,2.7pt,5.4pt,2.7pt">
                  <w:txbxContent>
                    <w:p w:rsidR="00267874" w:rsidRPr="008D1D33" w:rsidRDefault="00267874" w:rsidP="00A76A66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 w:cs="Arial"/>
                          <w:color w:val="FFFFFF"/>
                          <w:sz w:val="38"/>
                          <w:szCs w:val="50"/>
                        </w:rPr>
                      </w:pPr>
                    </w:p>
                  </w:txbxContent>
                </v:textbox>
              </v:rect>
              <v:rect id="Прямоугольник 350" o:spid="_x0000_s1276" style="position:absolute;left:1214504;top:3714320;width:285573;height:786265;visibility:visible;v-text-anchor:midd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" strokecolor="#00b050" strokeweight="2pt">
                <v:stroke dashstyle="dash"/>
                <v:textbox style="mso-rotate-with-shape:t" inset="5.4pt,2.7pt,5.4pt,2.7pt">
                  <w:txbxContent>
                    <w:p w:rsidR="00267874" w:rsidRPr="008D1D33" w:rsidRDefault="00267874" w:rsidP="00A76A66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 w:cs="Arial"/>
                          <w:color w:val="FFFFFF"/>
                          <w:sz w:val="38"/>
                          <w:szCs w:val="50"/>
                        </w:rPr>
                      </w:pPr>
                    </w:p>
                  </w:txbxContent>
                </v:textbox>
              </v:rect>
              <v:rect id="Прямоугольник 351" o:spid="_x0000_s1277" style="position:absolute;left:786143;top:3714320;width:285573;height:786265;visibility:visible;v-text-anchor:midd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" strokecolor="#00b050" strokeweight="2pt">
                <v:stroke dashstyle="dash"/>
                <v:textbox style="mso-rotate-with-shape:t" inset="5.4pt,2.7pt,5.4pt,2.7pt">
                  <w:txbxContent>
                    <w:p w:rsidR="00267874" w:rsidRPr="008D1D33" w:rsidRDefault="00267874" w:rsidP="00A76A66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 w:cs="Arial"/>
                          <w:color w:val="FFFFFF"/>
                          <w:sz w:val="38"/>
                          <w:szCs w:val="50"/>
                        </w:rPr>
                      </w:pPr>
                    </w:p>
                  </w:txbxContent>
                </v:textbox>
              </v:rect>
              <v:rect id="Прямоугольник 352" o:spid="_x0000_s1278" style="position:absolute;left:4643706;top:4264599;width:285573;height:1093049;visibility:visible;v-text-anchor:midd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" strokecolor="#00b050" strokeweight="2pt">
                <v:stroke dashstyle="dash"/>
                <v:textbox style="mso-rotate-with-shape:t" inset="5.4pt,2.7pt,5.4pt,2.7pt">
                  <w:txbxContent>
                    <w:p w:rsidR="00267874" w:rsidRPr="008D1D33" w:rsidRDefault="00267874" w:rsidP="00A76A66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 w:cs="Arial"/>
                          <w:color w:val="FFFFFF"/>
                          <w:sz w:val="38"/>
                          <w:szCs w:val="50"/>
                        </w:rPr>
                      </w:pPr>
                    </w:p>
                  </w:txbxContent>
                </v:textbox>
              </v:rect>
              <v:shape id="TextBox 353" o:spid="_x0000_s1279" type="#_x0000_t202" style="position:absolute;left:5429256;top:4213109;width:857256;height:311945;visibility:visible" filled="f" stroked="f">
                <v:textbox style="mso-rotate-with-shape:t" inset="5.4pt,2.7pt,5.4pt,2.7pt">
                  <w:txbxContent>
                    <w:p w:rsidR="00267874" w:rsidRPr="008D1D33" w:rsidRDefault="00267874" w:rsidP="00A76A66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8D1D33">
                        <w:rPr>
                          <w:rFonts w:ascii="Arial" w:hAnsi="Arial" w:cs="Arial"/>
                          <w:color w:val="000000"/>
                          <w:sz w:val="18"/>
                        </w:rPr>
                        <w:t>Контора</w:t>
                      </w:r>
                    </w:p>
                    <w:p w:rsidR="00267874" w:rsidRPr="008D1D33" w:rsidRDefault="00267874" w:rsidP="00A76A66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8D1D33">
                        <w:rPr>
                          <w:rFonts w:ascii="Arial" w:hAnsi="Arial" w:cs="Arial"/>
                          <w:color w:val="000000"/>
                          <w:sz w:val="18"/>
                        </w:rPr>
                        <w:t>Клуб</w:t>
                      </w:r>
                    </w:p>
                  </w:txbxContent>
                </v:textbox>
              </v:shape>
              <v:shape id="TextBox 354" o:spid="_x0000_s1280" type="#_x0000_t202" style="position:absolute;left:2786050;top:3500438;width:571504;height:276999;visibility:visible" filled="f" stroked="f">
                <v:textbox style="mso-rotate-with-shape:t" inset="5.4pt,2.7pt,5.4pt,2.7pt">
                  <w:txbxContent>
                    <w:p w:rsidR="00267874" w:rsidRPr="008D1D33" w:rsidRDefault="00267874" w:rsidP="00A76A66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8D1D33">
                        <w:rPr>
                          <w:rFonts w:ascii="Arial" w:hAnsi="Arial" w:cs="Arial"/>
                          <w:color w:val="000000"/>
                          <w:sz w:val="18"/>
                        </w:rPr>
                        <w:t>Гараж</w:t>
                      </w:r>
                    </w:p>
                  </w:txbxContent>
                </v:textbox>
              </v:shape>
              <v:shape id="TextBox 355" o:spid="_x0000_s1281" type="#_x0000_t202" style="position:absolute;left:642910;top:4500570;width:1571636;height:461665;visibility:visible" filled="f" stroked="f">
                <v:textbox style="mso-rotate-with-shape:t" inset="5.4pt,2.7pt,5.4pt,2.7pt">
                  <w:txbxContent>
                    <w:p w:rsidR="00267874" w:rsidRPr="008D1D33" w:rsidRDefault="00267874" w:rsidP="00A76A66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8D1D33">
                        <w:rPr>
                          <w:rFonts w:ascii="Arial" w:hAnsi="Arial" w:cs="Arial"/>
                          <w:color w:val="000000"/>
                          <w:sz w:val="18"/>
                        </w:rPr>
                        <w:t>Животноводческие помещения</w:t>
                      </w:r>
                    </w:p>
                  </w:txbxContent>
                </v:textbox>
              </v:shape>
              <v:shape id="TextBox 356" o:spid="_x0000_s1282" type="#_x0000_t202" style="position:absolute;left:4391671;top:4586052;width:802151;height:202557;rotation:-90;visibility:visible" filled="f" strokecolor="white">
                <v:stroke dashstyle="dash"/>
                <v:textbox style="mso-rotate-with-shape:t" inset="5.4pt,2.7pt,5.4pt,2.7pt">
                  <w:txbxContent>
                    <w:p w:rsidR="00267874" w:rsidRPr="008D1D33" w:rsidRDefault="00267874" w:rsidP="00A76A66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8D1D33">
                        <w:rPr>
                          <w:rFonts w:ascii="Arial" w:hAnsi="Arial" w:cs="Arial"/>
                          <w:color w:val="000000"/>
                          <w:sz w:val="18"/>
                        </w:rPr>
                        <w:t>Зерносклад</w:t>
                      </w:r>
                    </w:p>
                  </w:txbxContent>
                </v:textbox>
              </v:shape>
              <v:shape id="TextBox 357" o:spid="_x0000_s1283" type="#_x0000_t202" style="position:absolute;left:5610709;top:3028885;width:745813;height:187167;visibility:visible" filled="f" stroked="f">
                <v:textbox style="mso-rotate-with-shape:t" inset="5.4pt,2.7pt,5.4pt,2.7pt">
                  <w:txbxContent>
                    <w:p w:rsidR="00267874" w:rsidRPr="008D1D33" w:rsidRDefault="00267874" w:rsidP="00A76A66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8D1D33">
                        <w:rPr>
                          <w:rFonts w:ascii="Arial" w:hAnsi="Arial" w:cs="Arial"/>
                          <w:color w:val="000000"/>
                          <w:sz w:val="18"/>
                        </w:rPr>
                        <w:t>Магазин</w:t>
                      </w:r>
                    </w:p>
                  </w:txbxContent>
                </v:textbox>
              </v:shape>
              <v:shape id="TextBox 358" o:spid="_x0000_s1284" type="#_x0000_t202" style="position:absolute;left:3346124;top:1999125;width:285752;height:276999;visibility:visible" filled="f" stroked="f">
                <v:textbox style="mso-rotate-with-shape:t" inset="5.4pt,2.7pt,5.4pt,2.7pt">
                  <w:txbxContent>
                    <w:p w:rsidR="00267874" w:rsidRPr="008D1D33" w:rsidRDefault="00267874" w:rsidP="00A76A66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8D1D33">
                        <w:rPr>
                          <w:rFonts w:ascii="Arial" w:hAnsi="Arial" w:cs="Arial"/>
                          <w:color w:val="000000"/>
                          <w:sz w:val="18"/>
                        </w:rPr>
                        <w:t>5</w:t>
                      </w:r>
                    </w:p>
                  </w:txbxContent>
                </v:textbox>
              </v:shape>
              <v:shape id="TextBox 359" o:spid="_x0000_s1285" type="#_x0000_t202" style="position:absolute;left:3060371;top:1999125;width:285752;height:276999;visibility:visible" filled="f" stroked="f">
                <v:textbox style="mso-rotate-with-shape:t" inset="5.4pt,2.7pt,5.4pt,2.7pt">
                  <w:txbxContent>
                    <w:p w:rsidR="00267874" w:rsidRPr="008D1D33" w:rsidRDefault="00267874" w:rsidP="00A76A66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8D1D33">
                        <w:rPr>
                          <w:rFonts w:ascii="Arial" w:hAnsi="Arial" w:cs="Arial"/>
                          <w:color w:val="000000"/>
                          <w:sz w:val="18"/>
                        </w:rPr>
                        <w:t>3</w:t>
                      </w:r>
                    </w:p>
                  </w:txbxContent>
                </v:textbox>
              </v:shape>
              <v:shape id="TextBox 360" o:spid="_x0000_s1286" type="#_x0000_t202" style="position:absolute;left:3631876;top:1999125;width:285752;height:276999;visibility:visible" filled="f" stroked="f">
                <v:textbox style="mso-rotate-with-shape:t" inset="5.4pt,2.7pt,5.4pt,2.7pt">
                  <w:txbxContent>
                    <w:p w:rsidR="00267874" w:rsidRPr="008D1D33" w:rsidRDefault="00267874" w:rsidP="00A76A66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8D1D33">
                        <w:rPr>
                          <w:rFonts w:ascii="Arial" w:hAnsi="Arial" w:cs="Arial"/>
                          <w:color w:val="000000"/>
                          <w:sz w:val="18"/>
                        </w:rPr>
                        <w:t>7</w:t>
                      </w:r>
                    </w:p>
                  </w:txbxContent>
                </v:textbox>
              </v:shape>
              <v:shape id="TextBox 361" o:spid="_x0000_s1287" type="#_x0000_t202" style="position:absolute;left:3917628;top:1999125;width:285752;height:276999;visibility:visible" filled="f" stroked="f">
                <v:textbox style="mso-rotate-with-shape:t" inset="5.4pt,2.7pt,5.4pt,2.7pt">
                  <w:txbxContent>
                    <w:p w:rsidR="00267874" w:rsidRPr="008D1D33" w:rsidRDefault="00267874" w:rsidP="00A76A66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8D1D33">
                        <w:rPr>
                          <w:rFonts w:ascii="Arial" w:hAnsi="Arial" w:cs="Arial"/>
                          <w:color w:val="000000"/>
                          <w:sz w:val="18"/>
                        </w:rPr>
                        <w:t>9</w:t>
                      </w:r>
                    </w:p>
                  </w:txbxContent>
                </v:textbox>
              </v:shape>
              <v:shape id="TextBox 362" o:spid="_x0000_s1288" type="#_x0000_t202" style="position:absolute;left:4203380;top:1999125;width:357190;height:276999;visibility:visible" filled="f" stroked="f">
                <v:textbox style="mso-rotate-with-shape:t" inset="5.4pt,2.7pt,5.4pt,2.7pt">
                  <w:txbxContent>
                    <w:p w:rsidR="00267874" w:rsidRPr="008D1D33" w:rsidRDefault="00267874" w:rsidP="00A76A66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8D1D33">
                        <w:rPr>
                          <w:rFonts w:ascii="Arial" w:hAnsi="Arial" w:cs="Arial"/>
                          <w:color w:val="000000"/>
                          <w:sz w:val="18"/>
                        </w:rPr>
                        <w:t>11</w:t>
                      </w:r>
                    </w:p>
                  </w:txbxContent>
                </v:textbox>
              </v:shape>
              <v:shape id="TextBox 363" o:spid="_x0000_s1289" type="#_x0000_t202" style="position:absolute;left:4489132;top:1999125;width:357190;height:276999;visibility:visible" filled="f" stroked="f">
                <v:textbox style="mso-rotate-with-shape:t" inset="5.4pt,2.7pt,5.4pt,2.7pt">
                  <w:txbxContent>
                    <w:p w:rsidR="00267874" w:rsidRPr="008D1D33" w:rsidRDefault="00267874" w:rsidP="00A76A66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8D1D33">
                        <w:rPr>
                          <w:rFonts w:ascii="Arial" w:hAnsi="Arial" w:cs="Arial"/>
                          <w:color w:val="000000"/>
                          <w:sz w:val="18"/>
                        </w:rPr>
                        <w:t>13</w:t>
                      </w:r>
                    </w:p>
                  </w:txbxContent>
                </v:textbox>
              </v:shape>
              <v:shape id="TextBox 364" o:spid="_x0000_s1290" type="#_x0000_t202" style="position:absolute;left:4774884;top:1999125;width:357190;height:276999;visibility:visible" filled="f" stroked="f">
                <v:textbox style="mso-rotate-with-shape:t" inset="5.4pt,2.7pt,5.4pt,2.7pt">
                  <w:txbxContent>
                    <w:p w:rsidR="00267874" w:rsidRPr="008D1D33" w:rsidRDefault="00267874" w:rsidP="00A76A66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8D1D33">
                        <w:rPr>
                          <w:rFonts w:ascii="Arial" w:hAnsi="Arial" w:cs="Arial"/>
                          <w:color w:val="000000"/>
                          <w:sz w:val="18"/>
                        </w:rPr>
                        <w:t>15</w:t>
                      </w:r>
                    </w:p>
                  </w:txbxContent>
                </v:textbox>
              </v:shape>
              <v:shape id="TextBox 365" o:spid="_x0000_s1291" type="#_x0000_t202" style="position:absolute;left:5643570;top:1643050;width:285752;height:276999;visibility:visible" filled="f" stroked="f">
                <v:textbox style="mso-rotate-with-shape:t" inset="5.4pt,2.7pt,5.4pt,2.7pt">
                  <w:txbxContent>
                    <w:p w:rsidR="00267874" w:rsidRPr="008D1D33" w:rsidRDefault="00267874" w:rsidP="00A76A66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8D1D33">
                        <w:rPr>
                          <w:rFonts w:ascii="Arial" w:hAnsi="Arial" w:cs="Arial"/>
                          <w:color w:val="000000"/>
                          <w:sz w:val="18"/>
                        </w:rPr>
                        <w:t>4</w:t>
                      </w:r>
                    </w:p>
                  </w:txbxContent>
                </v:textbox>
              </v:shape>
              <v:shape id="TextBox 366" o:spid="_x0000_s1292" type="#_x0000_t202" style="position:absolute;left:6572264;top:1214422;width:285752;height:276999;visibility:visible" filled="f" stroked="f">
                <v:textbox style="mso-rotate-with-shape:t" inset="5.4pt,2.7pt,5.4pt,2.7pt">
                  <w:txbxContent>
                    <w:p w:rsidR="00267874" w:rsidRPr="008D1D33" w:rsidRDefault="00267874" w:rsidP="00A76A66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8D1D33">
                        <w:rPr>
                          <w:rFonts w:ascii="Arial" w:hAnsi="Arial" w:cs="Arial"/>
                          <w:color w:val="000000"/>
                          <w:sz w:val="18"/>
                        </w:rPr>
                        <w:t>1</w:t>
                      </w:r>
                    </w:p>
                  </w:txbxContent>
                </v:textbox>
              </v:shape>
              <v:shape id="TextBox 367" o:spid="_x0000_s1293" type="#_x0000_t202" style="position:absolute;left:5643570;top:1285860;width:285752;height:276999;visibility:visible" filled="f" stroked="f">
                <v:textbox style="mso-rotate-with-shape:t" inset="5.4pt,2.7pt,5.4pt,2.7pt">
                  <w:txbxContent>
                    <w:p w:rsidR="00267874" w:rsidRPr="008D1D33" w:rsidRDefault="00267874" w:rsidP="00A76A66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8D1D33">
                        <w:rPr>
                          <w:rFonts w:ascii="Arial" w:hAnsi="Arial" w:cs="Arial"/>
                          <w:color w:val="000000"/>
                          <w:sz w:val="18"/>
                        </w:rPr>
                        <w:t>2</w:t>
                      </w:r>
                    </w:p>
                  </w:txbxContent>
                </v:textbox>
              </v:shape>
              <v:shape id="TextBox 368" o:spid="_x0000_s1294" type="#_x0000_t202" style="position:absolute;left:2703182;top:1999125;width:285752;height:276999;visibility:visible" filled="f" stroked="f">
                <v:textbox style="mso-rotate-with-shape:t" inset="5.4pt,2.7pt,5.4pt,2.7pt">
                  <w:txbxContent>
                    <w:p w:rsidR="00267874" w:rsidRPr="008D1D33" w:rsidRDefault="00267874" w:rsidP="00A76A66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8D1D33">
                        <w:rPr>
                          <w:rFonts w:ascii="Arial" w:hAnsi="Arial" w:cs="Arial"/>
                          <w:color w:val="000000"/>
                          <w:sz w:val="18"/>
                        </w:rPr>
                        <w:t>1</w:t>
                      </w:r>
                    </w:p>
                  </w:txbxContent>
                </v:textbox>
              </v:shape>
              <v:shape id="TextBox 369" o:spid="_x0000_s1295" type="#_x0000_t202" style="position:absolute;left:3643306;top:2928934;width:357190;height:276999;visibility:visible" filled="f" stroked="f">
                <v:textbox style="mso-rotate-with-shape:t" inset="5.4pt,2.7pt,5.4pt,2.7pt">
                  <w:txbxContent>
                    <w:p w:rsidR="00267874" w:rsidRPr="008D1D33" w:rsidRDefault="00267874" w:rsidP="00A76A66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8D1D33">
                        <w:rPr>
                          <w:rFonts w:ascii="Arial" w:hAnsi="Arial" w:cs="Arial"/>
                          <w:color w:val="000000"/>
                          <w:sz w:val="18"/>
                        </w:rPr>
                        <w:t>20</w:t>
                      </w:r>
                    </w:p>
                  </w:txbxContent>
                </v:textbox>
              </v:shape>
              <v:shape id="TextBox 370" o:spid="_x0000_s1296" type="#_x0000_t202" style="position:absolute;left:3357554;top:2928934;width:357190;height:276999;visibility:visible" filled="f" stroked="f">
                <v:textbox style="mso-rotate-with-shape:t" inset="5.4pt,2.7pt,5.4pt,2.7pt">
                  <w:txbxContent>
                    <w:p w:rsidR="00267874" w:rsidRPr="008D1D33" w:rsidRDefault="00267874" w:rsidP="00A76A66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8D1D33">
                        <w:rPr>
                          <w:rFonts w:ascii="Arial" w:hAnsi="Arial" w:cs="Arial"/>
                          <w:color w:val="000000"/>
                          <w:sz w:val="18"/>
                        </w:rPr>
                        <w:t>18</w:t>
                      </w:r>
                    </w:p>
                  </w:txbxContent>
                </v:textbox>
              </v:shape>
              <v:shape id="TextBox 371" o:spid="_x0000_s1297" type="#_x0000_t202" style="position:absolute;left:6143636;top:5429264;width:285752;height:276999;visibility:visible" filled="f" stroked="f">
                <v:textbox style="mso-rotate-with-shape:t" inset="5.4pt,2.7pt,5.4pt,2.7pt">
                  <w:txbxContent>
                    <w:p w:rsidR="00267874" w:rsidRPr="008D1D33" w:rsidRDefault="00267874" w:rsidP="00A76A66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8D1D33">
                        <w:rPr>
                          <w:rFonts w:ascii="Arial" w:hAnsi="Arial" w:cs="Arial"/>
                          <w:color w:val="000000"/>
                          <w:sz w:val="18"/>
                        </w:rPr>
                        <w:t>8</w:t>
                      </w:r>
                    </w:p>
                  </w:txbxContent>
                </v:textbox>
              </v:shape>
              <v:shape id="TextBox 372" o:spid="_x0000_s1298" type="#_x0000_t202" style="position:absolute;left:6429388;top:5429264;width:357190;height:276999;visibility:visible" filled="f" stroked="f">
                <v:textbox style="mso-rotate-with-shape:t" inset="5.4pt,2.7pt,5.4pt,2.7pt">
                  <w:txbxContent>
                    <w:p w:rsidR="00267874" w:rsidRPr="008D1D33" w:rsidRDefault="00267874" w:rsidP="00A76A66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8D1D33">
                        <w:rPr>
                          <w:rFonts w:ascii="Arial" w:hAnsi="Arial" w:cs="Arial"/>
                          <w:color w:val="000000"/>
                          <w:sz w:val="18"/>
                        </w:rPr>
                        <w:t>10</w:t>
                      </w:r>
                    </w:p>
                  </w:txbxContent>
                </v:textbox>
              </v:shape>
              <v:shape id="TextBox 373" o:spid="_x0000_s1299" type="#_x0000_t202" style="position:absolute;left:6715140;top:5429264;width:357190;height:276999;visibility:visible" filled="f" stroked="f">
                <v:textbox style="mso-rotate-with-shape:t" inset="5.4pt,2.7pt,5.4pt,2.7pt">
                  <w:txbxContent>
                    <w:p w:rsidR="00267874" w:rsidRPr="008D1D33" w:rsidRDefault="00267874" w:rsidP="00A76A66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8D1D33">
                        <w:rPr>
                          <w:rFonts w:ascii="Arial" w:hAnsi="Arial" w:cs="Arial"/>
                          <w:color w:val="000000"/>
                          <w:sz w:val="18"/>
                        </w:rPr>
                        <w:t>12</w:t>
                      </w:r>
                    </w:p>
                  </w:txbxContent>
                </v:textbox>
              </v:shape>
              <v:shape id="TextBox 374" o:spid="_x0000_s1300" type="#_x0000_t202" style="position:absolute;left:7000892;top:5429264;width:357190;height:276999;visibility:visible" filled="f" stroked="f">
                <v:textbox style="mso-rotate-with-shape:t" inset="5.4pt,2.7pt,5.4pt,2.7pt">
                  <w:txbxContent>
                    <w:p w:rsidR="00267874" w:rsidRPr="008D1D33" w:rsidRDefault="00267874" w:rsidP="00A76A66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8D1D33">
                        <w:rPr>
                          <w:rFonts w:ascii="Arial" w:hAnsi="Arial" w:cs="Arial"/>
                          <w:color w:val="000000"/>
                          <w:sz w:val="18"/>
                        </w:rPr>
                        <w:t>14</w:t>
                      </w:r>
                    </w:p>
                  </w:txbxContent>
                </v:textbox>
              </v:shape>
              <v:shape id="TextBox 375" o:spid="_x0000_s1301" type="#_x0000_t202" style="position:absolute;left:5214942;top:2928934;width:357190;height:276999;visibility:visible" filled="f" stroked="f">
                <v:textbox style="mso-rotate-with-shape:t" inset="5.4pt,2.7pt,5.4pt,2.7pt">
                  <w:txbxContent>
                    <w:p w:rsidR="00267874" w:rsidRPr="008D1D33" w:rsidRDefault="00267874" w:rsidP="00A76A66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8D1D33">
                        <w:rPr>
                          <w:rFonts w:ascii="Arial" w:hAnsi="Arial" w:cs="Arial"/>
                          <w:color w:val="000000"/>
                          <w:sz w:val="18"/>
                        </w:rPr>
                        <w:t>30</w:t>
                      </w:r>
                    </w:p>
                  </w:txbxContent>
                </v:textbox>
              </v:shape>
              <v:shape id="TextBox 376" o:spid="_x0000_s1302" type="#_x0000_t202" style="position:absolute;left:3071802;top:2928934;width:357190;height:276999;visibility:visible" filled="f" stroked="f">
                <v:textbox style="mso-rotate-with-shape:t" inset="5.4pt,2.7pt,5.4pt,2.7pt">
                  <w:txbxContent>
                    <w:p w:rsidR="00267874" w:rsidRPr="008D1D33" w:rsidRDefault="00267874" w:rsidP="00A76A66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8D1D33">
                        <w:rPr>
                          <w:rFonts w:ascii="Arial" w:hAnsi="Arial" w:cs="Arial"/>
                          <w:color w:val="000000"/>
                          <w:sz w:val="18"/>
                        </w:rPr>
                        <w:t>16</w:t>
                      </w:r>
                    </w:p>
                  </w:txbxContent>
                </v:textbox>
              </v:shape>
              <v:shape id="TextBox 377" o:spid="_x0000_s1303" type="#_x0000_t202" style="position:absolute;left:2143108;top:2928934;width:357190;height:276999;visibility:visible" filled="f" stroked="f">
                <v:textbox style="mso-rotate-with-shape:t" inset="5.4pt,2.7pt,5.4pt,2.7pt">
                  <w:txbxContent>
                    <w:p w:rsidR="00267874" w:rsidRPr="008D1D33" w:rsidRDefault="00267874" w:rsidP="00A76A66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8D1D33">
                        <w:rPr>
                          <w:rFonts w:ascii="Arial" w:hAnsi="Arial" w:cs="Arial"/>
                          <w:color w:val="000000"/>
                          <w:sz w:val="18"/>
                        </w:rPr>
                        <w:t>10</w:t>
                      </w:r>
                    </w:p>
                  </w:txbxContent>
                </v:textbox>
              </v:shape>
              <v:shape id="TextBox 378" o:spid="_x0000_s1304" type="#_x0000_t202" style="position:absolute;left:2500298;top:2928934;width:357190;height:276999;visibility:visible" filled="f" stroked="f">
                <v:textbox style="mso-rotate-with-shape:t" inset="5.4pt,2.7pt,5.4pt,2.7pt">
                  <w:txbxContent>
                    <w:p w:rsidR="00267874" w:rsidRPr="008D1D33" w:rsidRDefault="00267874" w:rsidP="00A76A66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8D1D33">
                        <w:rPr>
                          <w:rFonts w:ascii="Arial" w:hAnsi="Arial" w:cs="Arial"/>
                          <w:color w:val="000000"/>
                          <w:sz w:val="18"/>
                        </w:rPr>
                        <w:t>12</w:t>
                      </w:r>
                    </w:p>
                  </w:txbxContent>
                </v:textbox>
              </v:shape>
              <v:shape id="TextBox 379" o:spid="_x0000_s1305" type="#_x0000_t202" style="position:absolute;left:1714480;top:2928934;width:285752;height:276999;visibility:visible" filled="f" stroked="f">
                <v:textbox style="mso-rotate-with-shape:t" inset="5.4pt,2.7pt,5.4pt,2.7pt">
                  <w:txbxContent>
                    <w:p w:rsidR="00267874" w:rsidRPr="008D1D33" w:rsidRDefault="00267874" w:rsidP="00A76A66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8D1D33">
                        <w:rPr>
                          <w:rFonts w:ascii="Arial" w:hAnsi="Arial" w:cs="Arial"/>
                          <w:color w:val="000000"/>
                          <w:sz w:val="18"/>
                        </w:rPr>
                        <w:t>8</w:t>
                      </w:r>
                    </w:p>
                  </w:txbxContent>
                </v:textbox>
              </v:shape>
              <v:shape id="TextBox 380" o:spid="_x0000_s1306" type="#_x0000_t202" style="position:absolute;left:1357290;top:2928934;width:285752;height:276999;visibility:visible" filled="f" stroked="f">
                <v:textbox style="mso-rotate-with-shape:t" inset="5.4pt,2.7pt,5.4pt,2.7pt">
                  <w:txbxContent>
                    <w:p w:rsidR="00267874" w:rsidRPr="008D1D33" w:rsidRDefault="00267874" w:rsidP="00A76A66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8D1D33">
                        <w:rPr>
                          <w:rFonts w:ascii="Arial" w:hAnsi="Arial" w:cs="Arial"/>
                          <w:color w:val="000000"/>
                          <w:sz w:val="18"/>
                        </w:rPr>
                        <w:t>6</w:t>
                      </w:r>
                    </w:p>
                  </w:txbxContent>
                </v:textbox>
              </v:shape>
              <v:shape id="TextBox 381" o:spid="_x0000_s1307" type="#_x0000_t202" style="position:absolute;left:1000100;top:2928934;width:285752;height:276999;visibility:visible" filled="f" stroked="f">
                <v:textbox style="mso-rotate-with-shape:t" inset="5.4pt,2.7pt,5.4pt,2.7pt">
                  <w:txbxContent>
                    <w:p w:rsidR="00267874" w:rsidRPr="008D1D33" w:rsidRDefault="00267874" w:rsidP="00A76A66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8D1D33">
                        <w:rPr>
                          <w:rFonts w:ascii="Arial" w:hAnsi="Arial" w:cs="Arial"/>
                          <w:color w:val="000000"/>
                          <w:sz w:val="18"/>
                        </w:rPr>
                        <w:t>4</w:t>
                      </w:r>
                    </w:p>
                  </w:txbxContent>
                </v:textbox>
              </v:shape>
              <v:shape id="TextBox 382" o:spid="_x0000_s1308" type="#_x0000_t202" style="position:absolute;left:571472;top:2928934;width:285752;height:276999;visibility:visible" filled="f" stroked="f">
                <v:textbox style="mso-rotate-with-shape:t" inset="5.4pt,2.7pt,5.4pt,2.7pt">
                  <w:txbxContent>
                    <w:p w:rsidR="00267874" w:rsidRPr="008D1D33" w:rsidRDefault="00267874" w:rsidP="00A76A66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8D1D33">
                        <w:rPr>
                          <w:rFonts w:ascii="Arial" w:hAnsi="Arial" w:cs="Arial"/>
                          <w:color w:val="000000"/>
                          <w:sz w:val="18"/>
                        </w:rPr>
                        <w:t>2</w:t>
                      </w:r>
                    </w:p>
                  </w:txbxContent>
                </v:textbox>
              </v:shape>
              <v:shape id="TextBox 383" o:spid="_x0000_s1309" type="#_x0000_t202" style="position:absolute;left:5643570;top:2000240;width:285752;height:276999;visibility:visible" filled="f" stroked="f">
                <v:textbox style="mso-rotate-with-shape:t" inset="5.4pt,2.7pt,5.4pt,2.7pt">
                  <w:txbxContent>
                    <w:p w:rsidR="00267874" w:rsidRPr="008D1D33" w:rsidRDefault="00267874" w:rsidP="00A76A66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8D1D33">
                        <w:rPr>
                          <w:rFonts w:ascii="Arial" w:hAnsi="Arial" w:cs="Arial"/>
                          <w:color w:val="000000"/>
                          <w:sz w:val="18"/>
                        </w:rPr>
                        <w:t>6</w:t>
                      </w:r>
                    </w:p>
                  </w:txbxContent>
                </v:textbox>
              </v:shape>
              <v:shape id="TextBox 384" o:spid="_x0000_s1310" type="#_x0000_t202" style="position:absolute;left:2786050;top:2928934;width:357190;height:276999;visibility:visible" filled="f" stroked="f">
                <v:textbox style="mso-rotate-with-shape:t" inset="5.4pt,2.7pt,5.4pt,2.7pt">
                  <w:txbxContent>
                    <w:p w:rsidR="00267874" w:rsidRPr="008D1D33" w:rsidRDefault="00267874" w:rsidP="00A76A66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8D1D33">
                        <w:rPr>
                          <w:rFonts w:ascii="Arial" w:hAnsi="Arial" w:cs="Arial"/>
                          <w:color w:val="000000"/>
                          <w:sz w:val="18"/>
                        </w:rPr>
                        <w:t>14</w:t>
                      </w:r>
                    </w:p>
                  </w:txbxContent>
                </v:textbox>
              </v:shape>
              <v:shape id="TextBox 385" o:spid="_x0000_s1311" type="#_x0000_t202" style="position:absolute;left:6572264;top:2071678;width:285752;height:276999;visibility:visible" filled="f" stroked="f">
                <v:textbox style="mso-rotate-with-shape:t" inset="5.4pt,2.7pt,5.4pt,2.7pt">
                  <w:txbxContent>
                    <w:p w:rsidR="00267874" w:rsidRPr="008D1D33" w:rsidRDefault="00267874" w:rsidP="00A76A66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8D1D33">
                        <w:rPr>
                          <w:rFonts w:ascii="Arial" w:hAnsi="Arial" w:cs="Arial"/>
                          <w:color w:val="000000"/>
                          <w:sz w:val="18"/>
                        </w:rPr>
                        <w:t>5</w:t>
                      </w:r>
                    </w:p>
                  </w:txbxContent>
                </v:textbox>
              </v:shape>
              <v:shape id="TextBox 386" o:spid="_x0000_s1312" type="#_x0000_t202" style="position:absolute;left:6572264;top:1643050;width:285752;height:276999;visibility:visible" filled="f" stroked="f">
                <v:textbox style="mso-rotate-with-shape:t" inset="5.4pt,2.7pt,5.4pt,2.7pt">
                  <w:txbxContent>
                    <w:p w:rsidR="00267874" w:rsidRPr="008D1D33" w:rsidRDefault="00267874" w:rsidP="00A76A66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8D1D33">
                        <w:rPr>
                          <w:rFonts w:ascii="Arial" w:hAnsi="Arial" w:cs="Arial"/>
                          <w:color w:val="000000"/>
                          <w:sz w:val="18"/>
                        </w:rPr>
                        <w:t>3</w:t>
                      </w:r>
                    </w:p>
                  </w:txbxContent>
                </v:textbox>
              </v:shape>
              <v:shape id="TextBox 387" o:spid="_x0000_s1313" type="#_x0000_t202" style="position:absolute;left:6572264;top:2428868;width:285752;height:276999;visibility:visible" filled="f" stroked="f">
                <v:textbox style="mso-rotate-with-shape:t" inset="5.4pt,2.7pt,5.4pt,2.7pt">
                  <w:txbxContent>
                    <w:p w:rsidR="00267874" w:rsidRPr="008D1D33" w:rsidRDefault="00267874" w:rsidP="00A76A66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8D1D33">
                        <w:rPr>
                          <w:rFonts w:ascii="Arial" w:hAnsi="Arial" w:cs="Arial"/>
                          <w:color w:val="000000"/>
                          <w:sz w:val="18"/>
                        </w:rPr>
                        <w:t>7</w:t>
                      </w:r>
                    </w:p>
                  </w:txbxContent>
                </v:textbox>
              </v:shape>
              <v:shape id="TextBox 388" o:spid="_x0000_s1314" type="#_x0000_t202" style="position:absolute;left:6572264;top:2714620;width:285752;height:276999;visibility:visible" filled="f" stroked="f">
                <v:textbox style="mso-rotate-with-shape:t" inset="5.4pt,2.7pt,5.4pt,2.7pt">
                  <w:txbxContent>
                    <w:p w:rsidR="00267874" w:rsidRPr="008D1D33" w:rsidRDefault="00267874" w:rsidP="00A76A66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8D1D33">
                        <w:rPr>
                          <w:rFonts w:ascii="Arial" w:hAnsi="Arial" w:cs="Arial"/>
                          <w:color w:val="000000"/>
                          <w:sz w:val="18"/>
                        </w:rPr>
                        <w:t>9</w:t>
                      </w:r>
                    </w:p>
                  </w:txbxContent>
                </v:textbox>
              </v:shape>
              <v:shape id="TextBox 389" o:spid="_x0000_s1315" type="#_x0000_t202" style="position:absolute;left:6572264;top:3500438;width:357190;height:276999;visibility:visible" filled="f" stroked="f">
                <v:textbox style="mso-rotate-with-shape:t" inset="5.4pt,2.7pt,5.4pt,2.7pt">
                  <w:txbxContent>
                    <w:p w:rsidR="00267874" w:rsidRPr="008D1D33" w:rsidRDefault="00267874" w:rsidP="00A76A66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8D1D33">
                        <w:rPr>
                          <w:rFonts w:ascii="Arial" w:hAnsi="Arial" w:cs="Arial"/>
                          <w:color w:val="000000"/>
                          <w:sz w:val="18"/>
                        </w:rPr>
                        <w:t>13</w:t>
                      </w:r>
                    </w:p>
                  </w:txbxContent>
                </v:textbox>
              </v:shape>
              <v:shape id="TextBox 390" o:spid="_x0000_s1316" type="#_x0000_t202" style="position:absolute;left:6572264;top:3071810;width:357190;height:276999;visibility:visible" filled="f" stroked="f">
                <v:textbox style="mso-rotate-with-shape:t" inset="5.4pt,2.7pt,5.4pt,2.7pt">
                  <w:txbxContent>
                    <w:p w:rsidR="00267874" w:rsidRPr="008D1D33" w:rsidRDefault="00267874" w:rsidP="00A76A66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8D1D33">
                        <w:rPr>
                          <w:rFonts w:ascii="Arial" w:hAnsi="Arial" w:cs="Arial"/>
                          <w:color w:val="000000"/>
                          <w:sz w:val="18"/>
                        </w:rPr>
                        <w:t>11</w:t>
                      </w:r>
                    </w:p>
                  </w:txbxContent>
                </v:textbox>
              </v:shape>
              <v:shape id="TextBox 391" o:spid="_x0000_s1317" type="#_x0000_t202" style="position:absolute;left:6572264;top:3929066;width:357190;height:276999;visibility:visible" filled="f" stroked="f">
                <v:textbox style="mso-rotate-with-shape:t" inset="5.4pt,2.7pt,5.4pt,2.7pt">
                  <w:txbxContent>
                    <w:p w:rsidR="00267874" w:rsidRPr="008D1D33" w:rsidRDefault="00267874" w:rsidP="00A76A66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8D1D33">
                        <w:rPr>
                          <w:rFonts w:ascii="Arial" w:hAnsi="Arial" w:cs="Arial"/>
                          <w:color w:val="000000"/>
                          <w:sz w:val="18"/>
                        </w:rPr>
                        <w:t>15</w:t>
                      </w:r>
                    </w:p>
                  </w:txbxContent>
                </v:textbox>
              </v:shape>
              <v:shape id="TextBox 392" o:spid="_x0000_s1318" type="#_x0000_t202" style="position:absolute;left:7338079;top:4573526;width:357190;height:276999;visibility:visible" filled="f" stroked="f">
                <v:textbox style="mso-rotate-with-shape:t" inset="5.4pt,2.7pt,5.4pt,2.7pt">
                  <w:txbxContent>
                    <w:p w:rsidR="00267874" w:rsidRPr="008D1D33" w:rsidRDefault="00267874" w:rsidP="00A76A66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8D1D33">
                        <w:rPr>
                          <w:rFonts w:ascii="Arial" w:hAnsi="Arial" w:cs="Arial"/>
                          <w:color w:val="000000"/>
                          <w:sz w:val="18"/>
                        </w:rPr>
                        <w:t>23</w:t>
                      </w:r>
                    </w:p>
                  </w:txbxContent>
                </v:textbox>
              </v:shape>
              <v:shape id="TextBox 393" o:spid="_x0000_s1319" type="#_x0000_t202" style="position:absolute;left:6572264;top:4643446;width:357190;height:276999;visibility:visible" filled="f" stroked="f">
                <v:textbox style="mso-rotate-with-shape:t" inset="5.4pt,2.7pt,5.4pt,2.7pt">
                  <w:txbxContent>
                    <w:p w:rsidR="00267874" w:rsidRPr="008D1D33" w:rsidRDefault="00267874" w:rsidP="00A76A66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8D1D33">
                        <w:rPr>
                          <w:rFonts w:ascii="Arial" w:hAnsi="Arial" w:cs="Arial"/>
                          <w:color w:val="000000"/>
                          <w:sz w:val="18"/>
                        </w:rPr>
                        <w:t>19</w:t>
                      </w:r>
                    </w:p>
                  </w:txbxContent>
                </v:textbox>
              </v:shape>
              <v:shape id="TextBox 394" o:spid="_x0000_s1320" type="#_x0000_t202" style="position:absolute;left:6909451;top:4573526;width:357190;height:276999;visibility:visible" filled="f" stroked="f">
                <v:textbox style="mso-rotate-with-shape:t" inset="5.4pt,2.7pt,5.4pt,2.7pt">
                  <w:txbxContent>
                    <w:p w:rsidR="00267874" w:rsidRPr="008D1D33" w:rsidRDefault="00267874" w:rsidP="00A76A66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8D1D33">
                        <w:rPr>
                          <w:rFonts w:ascii="Arial" w:hAnsi="Arial" w:cs="Arial"/>
                          <w:color w:val="000000"/>
                          <w:sz w:val="18"/>
                        </w:rPr>
                        <w:t>21</w:t>
                      </w:r>
                    </w:p>
                  </w:txbxContent>
                </v:textbox>
              </v:shape>
              <v:shape id="TextBox 395" o:spid="_x0000_s1321" type="#_x0000_t202" style="position:absolute;left:6572264;top:4286256;width:357190;height:276999;visibility:visible" filled="f" stroked="f">
                <v:textbox style="mso-rotate-with-shape:t" inset="5.4pt,2.7pt,5.4pt,2.7pt">
                  <w:txbxContent>
                    <w:p w:rsidR="00267874" w:rsidRPr="008D1D33" w:rsidRDefault="00267874" w:rsidP="00A76A66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8D1D33">
                        <w:rPr>
                          <w:rFonts w:ascii="Arial" w:hAnsi="Arial" w:cs="Arial"/>
                          <w:color w:val="000000"/>
                          <w:sz w:val="18"/>
                        </w:rPr>
                        <w:t>17</w:t>
                      </w:r>
                    </w:p>
                  </w:txbxContent>
                </v:textbox>
              </v:shape>
              <v:shape id="TextBox 396" o:spid="_x0000_s1322" type="#_x0000_t202" style="position:absolute;left:7286644;top:5429264;width:357190;height:276999;visibility:visible" filled="f" stroked="f">
                <v:textbox style="mso-rotate-with-shape:t" inset="5.4pt,2.7pt,5.4pt,2.7pt">
                  <w:txbxContent>
                    <w:p w:rsidR="00267874" w:rsidRPr="008D1D33" w:rsidRDefault="00267874" w:rsidP="00A76A66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8D1D33">
                        <w:rPr>
                          <w:rFonts w:ascii="Arial" w:hAnsi="Arial" w:cs="Arial"/>
                          <w:color w:val="000000"/>
                          <w:sz w:val="18"/>
                        </w:rPr>
                        <w:t>16</w:t>
                      </w:r>
                    </w:p>
                  </w:txbxContent>
                </v:textbox>
              </v:shape>
              <v:shape id="TextBox 397" o:spid="_x0000_s1323" type="#_x0000_t202" style="position:absolute;left:7643834;top:5429264;width:357190;height:276999;visibility:visible" filled="f" stroked="f">
                <v:textbox style="mso-rotate-with-shape:t" inset="5.4pt,2.7pt,5.4pt,2.7pt">
                  <w:txbxContent>
                    <w:p w:rsidR="00267874" w:rsidRPr="008D1D33" w:rsidRDefault="00267874" w:rsidP="00A76A66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8D1D33">
                        <w:rPr>
                          <w:rFonts w:ascii="Arial" w:hAnsi="Arial" w:cs="Arial"/>
                          <w:color w:val="000000"/>
                          <w:sz w:val="18"/>
                        </w:rPr>
                        <w:t>18</w:t>
                      </w:r>
                    </w:p>
                  </w:txbxContent>
                </v:textbox>
              </v:shape>
              <v:shape id="TextBox 398" o:spid="_x0000_s1324" type="#_x0000_t202" style="position:absolute;left:8001024;top:5429264;width:357190;height:276999;visibility:visible" filled="f" stroked="f">
                <v:textbox style="mso-rotate-with-shape:t" inset="5.4pt,2.7pt,5.4pt,2.7pt">
                  <w:txbxContent>
                    <w:p w:rsidR="00267874" w:rsidRPr="008D1D33" w:rsidRDefault="00267874" w:rsidP="00A76A66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8D1D33">
                        <w:rPr>
                          <w:rFonts w:ascii="Arial" w:hAnsi="Arial" w:cs="Arial"/>
                          <w:color w:val="000000"/>
                          <w:sz w:val="18"/>
                        </w:rPr>
                        <w:t>20</w:t>
                      </w:r>
                    </w:p>
                  </w:txbxContent>
                </v:textbox>
              </v:shape>
              <v:shape id="TextBox 399" o:spid="_x0000_s1325" type="#_x0000_t202" style="position:absolute;left:8358214;top:5429264;width:357190;height:276999;visibility:visible" filled="f" stroked="f">
                <v:textbox style="mso-rotate-with-shape:t" inset="5.4pt,2.7pt,5.4pt,2.7pt">
                  <w:txbxContent>
                    <w:p w:rsidR="00267874" w:rsidRPr="008D1D33" w:rsidRDefault="00267874" w:rsidP="00A76A66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8D1D33">
                        <w:rPr>
                          <w:rFonts w:ascii="Arial" w:hAnsi="Arial" w:cs="Arial"/>
                          <w:color w:val="000000"/>
                          <w:sz w:val="18"/>
                        </w:rPr>
                        <w:t>22</w:t>
                      </w:r>
                    </w:p>
                  </w:txbxContent>
                </v:textbox>
              </v:shape>
              <v:shape id="TextBox 400" o:spid="_x0000_s1326" type="#_x0000_t202" style="position:absolute;left:3929058;top:2928934;width:357190;height:276999;visibility:visible" filled="f" stroked="f">
                <v:textbox style="mso-rotate-with-shape:t" inset="5.4pt,2.7pt,5.4pt,2.7pt">
                  <w:txbxContent>
                    <w:p w:rsidR="00267874" w:rsidRPr="008D1D33" w:rsidRDefault="00267874" w:rsidP="00A76A66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8D1D33">
                        <w:rPr>
                          <w:rFonts w:ascii="Arial" w:hAnsi="Arial" w:cs="Arial"/>
                          <w:color w:val="000000"/>
                          <w:sz w:val="18"/>
                        </w:rPr>
                        <w:t>22</w:t>
                      </w:r>
                    </w:p>
                  </w:txbxContent>
                </v:textbox>
              </v:shape>
              <v:shape id="TextBox 401" o:spid="_x0000_s1327" type="#_x0000_t202" style="position:absolute;left:4214810;top:2928934;width:357190;height:276999;visibility:visible" filled="f" stroked="f">
                <v:textbox style="mso-rotate-with-shape:t" inset="5.4pt,2.7pt,5.4pt,2.7pt">
                  <w:txbxContent>
                    <w:p w:rsidR="00267874" w:rsidRPr="008D1D33" w:rsidRDefault="00267874" w:rsidP="00A76A66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8D1D33">
                        <w:rPr>
                          <w:rFonts w:ascii="Arial" w:hAnsi="Arial" w:cs="Arial"/>
                          <w:color w:val="000000"/>
                          <w:sz w:val="18"/>
                        </w:rPr>
                        <w:t>24</w:t>
                      </w:r>
                    </w:p>
                  </w:txbxContent>
                </v:textbox>
              </v:shape>
              <v:shape id="TextBox 402" o:spid="_x0000_s1328" type="#_x0000_t202" style="position:absolute;left:4572000;top:2928934;width:357190;height:276999;visibility:visible" filled="f" stroked="f">
                <v:textbox style="mso-rotate-with-shape:t" inset="5.4pt,2.7pt,5.4pt,2.7pt">
                  <w:txbxContent>
                    <w:p w:rsidR="00267874" w:rsidRPr="008D1D33" w:rsidRDefault="00267874" w:rsidP="00A76A66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8D1D33">
                        <w:rPr>
                          <w:rFonts w:ascii="Arial" w:hAnsi="Arial" w:cs="Arial"/>
                          <w:color w:val="000000"/>
                          <w:sz w:val="18"/>
                        </w:rPr>
                        <w:t>26</w:t>
                      </w:r>
                    </w:p>
                  </w:txbxContent>
                </v:textbox>
              </v:shape>
              <v:shape id="TextBox 403" o:spid="_x0000_s1329" type="#_x0000_t202" style="position:absolute;left:4929190;top:2928934;width:357190;height:276999;visibility:visible" filled="f" stroked="f">
                <v:textbox style="mso-rotate-with-shape:t" inset="5.4pt,2.7pt,5.4pt,2.7pt">
                  <w:txbxContent>
                    <w:p w:rsidR="00267874" w:rsidRPr="008D1D33" w:rsidRDefault="00267874" w:rsidP="00A76A66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8D1D33">
                        <w:rPr>
                          <w:rFonts w:ascii="Arial" w:hAnsi="Arial" w:cs="Arial"/>
                          <w:color w:val="000000"/>
                          <w:sz w:val="18"/>
                        </w:rPr>
                        <w:t>28</w:t>
                      </w:r>
                    </w:p>
                  </w:txbxContent>
                </v:textbox>
              </v:shape>
              <v:shape id="TextBox 404" o:spid="_x0000_s1330" type="#_x0000_t202" style="position:absolute;left:7766707;top:4573526;width:357190;height:276999;visibility:visible" filled="f" stroked="f">
                <v:textbox style="mso-rotate-with-shape:t" inset="5.4pt,2.7pt,5.4pt,2.7pt">
                  <w:txbxContent>
                    <w:p w:rsidR="00267874" w:rsidRPr="008D1D33" w:rsidRDefault="00267874" w:rsidP="00A76A66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8D1D33">
                        <w:rPr>
                          <w:rFonts w:ascii="Arial" w:hAnsi="Arial" w:cs="Arial"/>
                          <w:color w:val="000000"/>
                          <w:sz w:val="18"/>
                        </w:rPr>
                        <w:t>25</w:t>
                      </w:r>
                    </w:p>
                  </w:txbxContent>
                </v:textbox>
              </v:shape>
              <v:shape id="TextBox 405" o:spid="_x0000_s1331" type="#_x0000_t202" style="position:absolute;left:8195336;top:4573526;width:357190;height:276999;visibility:visible" filled="f" stroked="f">
                <v:textbox style="mso-rotate-with-shape:t" inset="5.4pt,2.7pt,5.4pt,2.7pt">
                  <w:txbxContent>
                    <w:p w:rsidR="00267874" w:rsidRPr="008D1D33" w:rsidRDefault="00267874" w:rsidP="00A76A66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8D1D33">
                        <w:rPr>
                          <w:rFonts w:ascii="Arial" w:hAnsi="Arial" w:cs="Arial"/>
                          <w:color w:val="000000"/>
                          <w:sz w:val="18"/>
                        </w:rPr>
                        <w:t>27</w:t>
                      </w:r>
                    </w:p>
                  </w:txbxContent>
                </v:textbox>
              </v:shape>
              <v:shape id="TextBox 406" o:spid="_x0000_s1332" type="#_x0000_t202" style="position:absolute;left:5715008;top:2786058;width:428628;height:276999;visibility:visible" filled="f" stroked="f">
                <v:textbox style="mso-rotate-with-shape:t" inset="5.4pt,2.7pt,5.4pt,2.7pt">
                  <w:txbxContent>
                    <w:p w:rsidR="00267874" w:rsidRPr="008D1D33" w:rsidRDefault="00267874" w:rsidP="00A76A66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8D1D33">
                        <w:rPr>
                          <w:rFonts w:ascii="Arial" w:hAnsi="Arial" w:cs="Arial"/>
                          <w:color w:val="000000"/>
                          <w:sz w:val="18"/>
                        </w:rPr>
                        <w:t>29а</w:t>
                      </w:r>
                    </w:p>
                  </w:txbxContent>
                </v:textbox>
              </v:shape>
              <v:shape id="TextBox 407" o:spid="_x0000_s1333" type="#_x0000_t202" style="position:absolute;left:5715008;top:3786190;width:428628;height:276999;visibility:visible" filled="f" stroked="f">
                <v:textbox style="mso-rotate-with-shape:t" inset="5.4pt,2.7pt,5.4pt,2.7pt">
                  <w:txbxContent>
                    <w:p w:rsidR="00267874" w:rsidRPr="008D1D33" w:rsidRDefault="00267874" w:rsidP="00A76A66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8D1D33">
                        <w:rPr>
                          <w:rFonts w:ascii="Arial" w:hAnsi="Arial" w:cs="Arial"/>
                          <w:color w:val="000000"/>
                          <w:sz w:val="18"/>
                        </w:rPr>
                        <w:t>30а</w:t>
                      </w:r>
                    </w:p>
                  </w:txbxContent>
                </v:textbox>
              </v:shape>
            </v:group>
            <v:shape id="_x0000_s1334" type="#_x0000_t62" style="position:absolute;left:11958;top:2465;width:1826;height:1201" adj="-13145,24624" fillcolor="yellow">
              <v:textbox>
                <w:txbxContent>
                  <w:p w:rsidR="00267874" w:rsidRPr="00EA4463" w:rsidRDefault="00267874" w:rsidP="00A76A66">
                    <w:pPr>
                      <w:ind w:right="-456"/>
                      <w:rPr>
                        <w:sz w:val="22"/>
                        <w:szCs w:val="22"/>
                        <w:lang w:eastAsia="en-US"/>
                      </w:rPr>
                    </w:pPr>
                    <w:r w:rsidRPr="00EA4463">
                      <w:rPr>
                        <w:sz w:val="22"/>
                        <w:szCs w:val="22"/>
                        <w:lang w:eastAsia="en-US"/>
                      </w:rPr>
                      <w:t xml:space="preserve">пос.Табулгинский, </w:t>
                    </w:r>
                  </w:p>
                  <w:p w:rsidR="00267874" w:rsidRPr="00EA4463" w:rsidRDefault="00267874" w:rsidP="00A76A66">
                    <w:pPr>
                      <w:ind w:right="-456"/>
                      <w:rPr>
                        <w:sz w:val="22"/>
                        <w:szCs w:val="22"/>
                        <w:lang w:eastAsia="en-US"/>
                      </w:rPr>
                    </w:pPr>
                    <w:r w:rsidRPr="00EA4463">
                      <w:rPr>
                        <w:sz w:val="22"/>
                        <w:szCs w:val="22"/>
                        <w:lang w:eastAsia="en-US"/>
                      </w:rPr>
                      <w:t xml:space="preserve">ул. Центральная, </w:t>
                    </w:r>
                  </w:p>
                  <w:p w:rsidR="00267874" w:rsidRPr="00EA4463" w:rsidRDefault="00267874" w:rsidP="00A76A66">
                    <w:pPr>
                      <w:ind w:right="-456"/>
                      <w:rPr>
                        <w:sz w:val="22"/>
                        <w:szCs w:val="22"/>
                        <w:lang w:eastAsia="en-US"/>
                      </w:rPr>
                    </w:pPr>
                    <w:r w:rsidRPr="00EA4463">
                      <w:rPr>
                        <w:sz w:val="22"/>
                        <w:szCs w:val="22"/>
                        <w:lang w:eastAsia="en-US"/>
                      </w:rPr>
                      <w:t>дом 30а</w:t>
                    </w:r>
                  </w:p>
                  <w:p w:rsidR="00267874" w:rsidRPr="00EA4463" w:rsidRDefault="00267874" w:rsidP="00A76A66">
                    <w:pPr>
                      <w:ind w:right="-456"/>
                      <w:rPr>
                        <w:sz w:val="22"/>
                        <w:szCs w:val="22"/>
                        <w:lang w:eastAsia="en-US"/>
                      </w:rPr>
                    </w:pPr>
                    <w:r w:rsidRPr="00EA4463">
                      <w:rPr>
                        <w:sz w:val="22"/>
                        <w:szCs w:val="22"/>
                        <w:lang w:eastAsia="en-US"/>
                      </w:rPr>
                      <w:t xml:space="preserve"> площадь перед сельским клубом</w:t>
                    </w:r>
                  </w:p>
                  <w:p w:rsidR="00267874" w:rsidRDefault="00267874"/>
                </w:txbxContent>
              </v:textbox>
            </v:shape>
            <w10:anchorlock/>
          </v:group>
        </w:pict>
      </w:r>
    </w:p>
    <w:sectPr w:rsidR="00267874" w:rsidRPr="008B43C9" w:rsidSect="00A76A66">
      <w:pgSz w:w="16838" w:h="11906" w:orient="landscape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CD0F34"/>
    <w:multiLevelType w:val="hybridMultilevel"/>
    <w:tmpl w:val="02A03564"/>
    <w:lvl w:ilvl="0" w:tplc="19D2D9A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13C0"/>
    <w:rsid w:val="00040915"/>
    <w:rsid w:val="000749A6"/>
    <w:rsid w:val="000A1E15"/>
    <w:rsid w:val="000B11CE"/>
    <w:rsid w:val="000B4164"/>
    <w:rsid w:val="000D342A"/>
    <w:rsid w:val="000F137F"/>
    <w:rsid w:val="001441D5"/>
    <w:rsid w:val="001A2BEC"/>
    <w:rsid w:val="00201567"/>
    <w:rsid w:val="00207663"/>
    <w:rsid w:val="00267874"/>
    <w:rsid w:val="00282B92"/>
    <w:rsid w:val="00295DC7"/>
    <w:rsid w:val="002A4035"/>
    <w:rsid w:val="002F04F7"/>
    <w:rsid w:val="0031228B"/>
    <w:rsid w:val="003156E1"/>
    <w:rsid w:val="00340C41"/>
    <w:rsid w:val="00361C09"/>
    <w:rsid w:val="003679DE"/>
    <w:rsid w:val="00387482"/>
    <w:rsid w:val="0039682C"/>
    <w:rsid w:val="004149CB"/>
    <w:rsid w:val="00422D95"/>
    <w:rsid w:val="00451673"/>
    <w:rsid w:val="00485A42"/>
    <w:rsid w:val="00491B0E"/>
    <w:rsid w:val="00493C90"/>
    <w:rsid w:val="00495AAC"/>
    <w:rsid w:val="004A7146"/>
    <w:rsid w:val="004C4A80"/>
    <w:rsid w:val="004C6754"/>
    <w:rsid w:val="004D2C8E"/>
    <w:rsid w:val="00563BAD"/>
    <w:rsid w:val="00595244"/>
    <w:rsid w:val="005A16A0"/>
    <w:rsid w:val="005A1DDB"/>
    <w:rsid w:val="005B182E"/>
    <w:rsid w:val="00631C87"/>
    <w:rsid w:val="006C59CC"/>
    <w:rsid w:val="006F2690"/>
    <w:rsid w:val="006F59E8"/>
    <w:rsid w:val="007064A9"/>
    <w:rsid w:val="00727B6A"/>
    <w:rsid w:val="00785A42"/>
    <w:rsid w:val="007D7F36"/>
    <w:rsid w:val="007E6308"/>
    <w:rsid w:val="00842B8C"/>
    <w:rsid w:val="00851CE5"/>
    <w:rsid w:val="00887848"/>
    <w:rsid w:val="008B43C9"/>
    <w:rsid w:val="008B6FEE"/>
    <w:rsid w:val="008D1D33"/>
    <w:rsid w:val="009043DB"/>
    <w:rsid w:val="00912D82"/>
    <w:rsid w:val="00930245"/>
    <w:rsid w:val="00937FA4"/>
    <w:rsid w:val="00944555"/>
    <w:rsid w:val="009559AB"/>
    <w:rsid w:val="00A30234"/>
    <w:rsid w:val="00A748F7"/>
    <w:rsid w:val="00A76A66"/>
    <w:rsid w:val="00A90C8A"/>
    <w:rsid w:val="00A95611"/>
    <w:rsid w:val="00AA2965"/>
    <w:rsid w:val="00AC32E4"/>
    <w:rsid w:val="00B10B43"/>
    <w:rsid w:val="00B155C3"/>
    <w:rsid w:val="00B223D0"/>
    <w:rsid w:val="00B22AC4"/>
    <w:rsid w:val="00B244AA"/>
    <w:rsid w:val="00B2772C"/>
    <w:rsid w:val="00B66F13"/>
    <w:rsid w:val="00B73696"/>
    <w:rsid w:val="00BC15D2"/>
    <w:rsid w:val="00BD49EA"/>
    <w:rsid w:val="00C004CE"/>
    <w:rsid w:val="00C11890"/>
    <w:rsid w:val="00C26426"/>
    <w:rsid w:val="00C3477D"/>
    <w:rsid w:val="00C44711"/>
    <w:rsid w:val="00C50430"/>
    <w:rsid w:val="00C64C25"/>
    <w:rsid w:val="00C65964"/>
    <w:rsid w:val="00C81B3A"/>
    <w:rsid w:val="00CB1363"/>
    <w:rsid w:val="00CE22D6"/>
    <w:rsid w:val="00D03D86"/>
    <w:rsid w:val="00D1190A"/>
    <w:rsid w:val="00D225E4"/>
    <w:rsid w:val="00D22724"/>
    <w:rsid w:val="00D2409C"/>
    <w:rsid w:val="00D957F7"/>
    <w:rsid w:val="00DD3B47"/>
    <w:rsid w:val="00E15369"/>
    <w:rsid w:val="00E63E51"/>
    <w:rsid w:val="00E73ADA"/>
    <w:rsid w:val="00E813C0"/>
    <w:rsid w:val="00E82345"/>
    <w:rsid w:val="00EA4463"/>
    <w:rsid w:val="00EA5672"/>
    <w:rsid w:val="00EC761A"/>
    <w:rsid w:val="00ED271D"/>
    <w:rsid w:val="00F003B9"/>
    <w:rsid w:val="00F35DEE"/>
    <w:rsid w:val="00F531F0"/>
    <w:rsid w:val="00F736DC"/>
    <w:rsid w:val="00F90E91"/>
    <w:rsid w:val="00FB1CD7"/>
    <w:rsid w:val="00FD1C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13C0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813C0"/>
    <w:pPr>
      <w:ind w:left="720"/>
      <w:contextualSpacing/>
    </w:pPr>
  </w:style>
  <w:style w:type="table" w:styleId="TableGrid">
    <w:name w:val="Table Grid"/>
    <w:basedOn w:val="TableNormal"/>
    <w:uiPriority w:val="99"/>
    <w:rsid w:val="00727B6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5952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95244"/>
    <w:rPr>
      <w:rFonts w:ascii="Tahoma" w:hAnsi="Tahoma" w:cs="Tahoma"/>
      <w:sz w:val="16"/>
      <w:szCs w:val="16"/>
      <w:lang w:eastAsia="ru-RU"/>
    </w:rPr>
  </w:style>
  <w:style w:type="paragraph" w:styleId="Caption">
    <w:name w:val="caption"/>
    <w:basedOn w:val="Normal"/>
    <w:next w:val="Normal"/>
    <w:uiPriority w:val="99"/>
    <w:qFormat/>
    <w:rsid w:val="00E73ADA"/>
    <w:pPr>
      <w:spacing w:after="200"/>
    </w:pPr>
    <w:rPr>
      <w:b/>
      <w:bCs/>
      <w:color w:val="4F81BD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3883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3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3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3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93</TotalTime>
  <Pages>7</Pages>
  <Words>502</Words>
  <Characters>2868</Characters>
  <Application>Microsoft Office Outlook</Application>
  <DocSecurity>0</DocSecurity>
  <Lines>0</Lines>
  <Paragraphs>0</Paragraphs>
  <ScaleCrop>false</ScaleCrop>
  <Company>SamForum.ws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User</cp:lastModifiedBy>
  <cp:revision>8</cp:revision>
  <cp:lastPrinted>2019-03-19T09:57:00Z</cp:lastPrinted>
  <dcterms:created xsi:type="dcterms:W3CDTF">2019-03-19T04:57:00Z</dcterms:created>
  <dcterms:modified xsi:type="dcterms:W3CDTF">2019-03-21T02:39:00Z</dcterms:modified>
</cp:coreProperties>
</file>