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 xml:space="preserve">Глава </w:t>
      </w:r>
    </w:p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 xml:space="preserve">Табулгинского сельсовета </w:t>
      </w:r>
    </w:p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 xml:space="preserve">Чистоозерного района </w:t>
      </w:r>
    </w:p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Новосибирской области</w:t>
      </w:r>
    </w:p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</w:p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ПОСТАНОВЛЕНИЕ</w:t>
      </w:r>
    </w:p>
    <w:p w:rsidR="00CE0F77" w:rsidRPr="009E4D9F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Pr="009E4D9F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01.02.2019</w:t>
      </w:r>
      <w:r w:rsidRPr="009E4D9F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№</w:t>
      </w:r>
      <w:r>
        <w:rPr>
          <w:rFonts w:ascii="Times New Roman" w:hAnsi="Times New Roman"/>
          <w:sz w:val="26"/>
          <w:szCs w:val="26"/>
        </w:rPr>
        <w:t>12</w:t>
      </w:r>
    </w:p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</w:p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Об утверждении перечня автомобильных дорог общего пользования</w:t>
      </w:r>
    </w:p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местного значения, </w:t>
      </w:r>
      <w:r w:rsidRPr="009E4D9F">
        <w:rPr>
          <w:rFonts w:ascii="Times New Roman" w:hAnsi="Times New Roman"/>
          <w:sz w:val="26"/>
          <w:szCs w:val="26"/>
        </w:rPr>
        <w:t>расположенных в границах муниципального</w:t>
      </w:r>
    </w:p>
    <w:p w:rsidR="00CE0F77" w:rsidRPr="009E4D9F" w:rsidRDefault="00CE0F77" w:rsidP="009E4D9F">
      <w:pPr>
        <w:spacing w:after="0"/>
        <w:ind w:left="-1134" w:right="-284"/>
        <w:jc w:val="center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образования Табулгинского сельсовета Чистоозерного района Новосибирской области</w:t>
      </w:r>
    </w:p>
    <w:p w:rsidR="00CE0F77" w:rsidRPr="009E4D9F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Pr="009E4D9F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Pr="009E4D9F" w:rsidRDefault="00CE0F77" w:rsidP="006D7603">
      <w:pPr>
        <w:spacing w:after="0"/>
        <w:ind w:left="-1134" w:right="-284"/>
        <w:jc w:val="both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В соответствии со ст. 14 Федерального закона Российской Федерации  от  06.10.2003 №131-ФЗ «Об общих принципах организации местного самоуправления в Российской Федерации», пунктом 5 статьи 13 Федерального закона от 08.11.2007г. №257-ФЗ «Об автомобильных дорогах и о дорожной деятельности в Российской Федерации и внесение изменений в отдельные законодательные акты Российской Федерации», и Уставом Табулгинского сельсовета Чистоозерн</w:t>
      </w:r>
      <w:r>
        <w:rPr>
          <w:rFonts w:ascii="Times New Roman" w:hAnsi="Times New Roman"/>
          <w:sz w:val="26"/>
          <w:szCs w:val="26"/>
        </w:rPr>
        <w:t>ого района Новосибирской области, глава Табулгинского сельсовета</w:t>
      </w:r>
      <w:r w:rsidRPr="006D7603">
        <w:rPr>
          <w:rFonts w:ascii="Times New Roman" w:hAnsi="Times New Roman"/>
          <w:b/>
          <w:sz w:val="26"/>
          <w:szCs w:val="26"/>
        </w:rPr>
        <w:t>ПОСТАНОВЛЯЕТ</w:t>
      </w:r>
      <w:r w:rsidRPr="009E4D9F">
        <w:rPr>
          <w:rFonts w:ascii="Times New Roman" w:hAnsi="Times New Roman"/>
          <w:sz w:val="26"/>
          <w:szCs w:val="26"/>
        </w:rPr>
        <w:t>:</w:t>
      </w:r>
    </w:p>
    <w:p w:rsidR="00CE0F77" w:rsidRPr="009E4D9F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Pr="009E4D9F" w:rsidRDefault="00CE0F77" w:rsidP="006D7603">
      <w:pPr>
        <w:spacing w:after="0"/>
        <w:ind w:left="-1134" w:right="-284"/>
        <w:jc w:val="both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1.Утвердит</w:t>
      </w:r>
      <w:r>
        <w:rPr>
          <w:rFonts w:ascii="Times New Roman" w:hAnsi="Times New Roman"/>
          <w:sz w:val="26"/>
          <w:szCs w:val="26"/>
        </w:rPr>
        <w:t xml:space="preserve">ь перечень автомобильных дорог общего пользования </w:t>
      </w:r>
      <w:r w:rsidRPr="009E4D9F">
        <w:rPr>
          <w:rFonts w:ascii="Times New Roman" w:hAnsi="Times New Roman"/>
          <w:sz w:val="26"/>
          <w:szCs w:val="26"/>
        </w:rPr>
        <w:t>местного значения Табулгинского</w:t>
      </w:r>
      <w:r>
        <w:rPr>
          <w:rFonts w:ascii="Times New Roman" w:hAnsi="Times New Roman"/>
          <w:sz w:val="26"/>
          <w:szCs w:val="26"/>
        </w:rPr>
        <w:t>МО</w:t>
      </w:r>
      <w:r w:rsidRPr="009E4D9F">
        <w:rPr>
          <w:rFonts w:ascii="Times New Roman" w:hAnsi="Times New Roman"/>
          <w:sz w:val="26"/>
          <w:szCs w:val="26"/>
        </w:rPr>
        <w:t xml:space="preserve"> (приложение №1).</w:t>
      </w:r>
    </w:p>
    <w:p w:rsidR="00CE0F77" w:rsidRPr="009E4D9F" w:rsidRDefault="00CE0F77" w:rsidP="006D7603">
      <w:pPr>
        <w:pStyle w:val="Style2"/>
        <w:widowControl/>
        <w:tabs>
          <w:tab w:val="left" w:pos="854"/>
        </w:tabs>
        <w:spacing w:line="240" w:lineRule="auto"/>
        <w:ind w:left="-1134" w:right="-284"/>
        <w:jc w:val="both"/>
        <w:rPr>
          <w:sz w:val="26"/>
          <w:szCs w:val="26"/>
        </w:rPr>
      </w:pPr>
      <w:r w:rsidRPr="009E4D9F">
        <w:rPr>
          <w:sz w:val="26"/>
          <w:szCs w:val="26"/>
        </w:rPr>
        <w:t>2.</w:t>
      </w:r>
      <w:r w:rsidRPr="009E4D9F">
        <w:rPr>
          <w:rStyle w:val="FontStyle11"/>
          <w:szCs w:val="26"/>
        </w:rPr>
        <w:t xml:space="preserve"> Постановлени</w:t>
      </w:r>
      <w:r>
        <w:rPr>
          <w:rStyle w:val="FontStyle11"/>
          <w:szCs w:val="26"/>
        </w:rPr>
        <w:t xml:space="preserve">еглавы </w:t>
      </w:r>
      <w:r w:rsidRPr="009E4D9F">
        <w:rPr>
          <w:rStyle w:val="FontStyle11"/>
          <w:szCs w:val="26"/>
        </w:rPr>
        <w:t xml:space="preserve">администрации      Табулгинского    сельсовета Чистоозерного района Новосибирской области № </w:t>
      </w:r>
      <w:r>
        <w:rPr>
          <w:rStyle w:val="FontStyle11"/>
          <w:szCs w:val="26"/>
        </w:rPr>
        <w:t>17-б</w:t>
      </w:r>
      <w:r w:rsidRPr="009E4D9F">
        <w:rPr>
          <w:rStyle w:val="FontStyle11"/>
          <w:szCs w:val="26"/>
        </w:rPr>
        <w:t xml:space="preserve"> от </w:t>
      </w:r>
      <w:r>
        <w:rPr>
          <w:rStyle w:val="FontStyle11"/>
          <w:szCs w:val="26"/>
        </w:rPr>
        <w:t>03.04</w:t>
      </w:r>
      <w:r w:rsidRPr="009E4D9F">
        <w:rPr>
          <w:rStyle w:val="FontStyle11"/>
          <w:szCs w:val="26"/>
        </w:rPr>
        <w:t>.201</w:t>
      </w:r>
      <w:r>
        <w:rPr>
          <w:rStyle w:val="FontStyle11"/>
          <w:szCs w:val="26"/>
        </w:rPr>
        <w:t>7</w:t>
      </w:r>
      <w:r w:rsidRPr="009E4D9F">
        <w:rPr>
          <w:rStyle w:val="FontStyle11"/>
          <w:szCs w:val="26"/>
        </w:rPr>
        <w:t xml:space="preserve"> «Об утверждении перечня автомобильных дорог общего пользования местного значения, расположенных в границах Табулгинского сельсовета Чистоозерного района Но</w:t>
      </w:r>
      <w:r>
        <w:rPr>
          <w:rStyle w:val="FontStyle11"/>
          <w:szCs w:val="26"/>
        </w:rPr>
        <w:t xml:space="preserve">восибирской области» </w:t>
      </w:r>
      <w:r w:rsidRPr="009E4D9F">
        <w:rPr>
          <w:rStyle w:val="FontStyle11"/>
          <w:szCs w:val="26"/>
        </w:rPr>
        <w:t>считать утратившим силу.</w:t>
      </w:r>
    </w:p>
    <w:p w:rsidR="00CE0F77" w:rsidRPr="009E4D9F" w:rsidRDefault="00CE0F77" w:rsidP="006D7603">
      <w:pPr>
        <w:spacing w:after="0"/>
        <w:ind w:left="-1134" w:right="-284"/>
        <w:jc w:val="both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3.Опубликовать постановление в местной газете Табулгинского сельсовета Чистоозерного района «Муниципальные вести», разместить на официальном сайте Табулгинского сельсовета Чист</w:t>
      </w:r>
      <w:r>
        <w:rPr>
          <w:rFonts w:ascii="Times New Roman" w:hAnsi="Times New Roman"/>
          <w:sz w:val="26"/>
          <w:szCs w:val="26"/>
        </w:rPr>
        <w:t xml:space="preserve">оозерного района Новосибирской </w:t>
      </w:r>
      <w:r w:rsidRPr="009E4D9F">
        <w:rPr>
          <w:rFonts w:ascii="Times New Roman" w:hAnsi="Times New Roman"/>
          <w:sz w:val="26"/>
          <w:szCs w:val="26"/>
        </w:rPr>
        <w:t>области.(http://admtabul.ru/)</w:t>
      </w:r>
    </w:p>
    <w:p w:rsidR="00CE0F77" w:rsidRPr="009E4D9F" w:rsidRDefault="00CE0F77" w:rsidP="006D7603">
      <w:pPr>
        <w:spacing w:after="0"/>
        <w:ind w:left="-1134" w:right="-284"/>
        <w:jc w:val="both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.Контроль </w:t>
      </w:r>
      <w:r w:rsidRPr="009E4D9F">
        <w:rPr>
          <w:rFonts w:ascii="Times New Roman" w:hAnsi="Times New Roman"/>
          <w:sz w:val="26"/>
          <w:szCs w:val="26"/>
        </w:rPr>
        <w:t>за исполнением постановления оставляю за собой.</w:t>
      </w:r>
    </w:p>
    <w:p w:rsidR="00CE0F77" w:rsidRPr="009E4D9F" w:rsidRDefault="00CE0F77" w:rsidP="006D7603">
      <w:pPr>
        <w:spacing w:after="0"/>
        <w:ind w:left="-1134" w:right="-284"/>
        <w:jc w:val="both"/>
        <w:rPr>
          <w:rFonts w:ascii="Times New Roman" w:hAnsi="Times New Roman"/>
          <w:sz w:val="26"/>
          <w:szCs w:val="26"/>
        </w:rPr>
      </w:pPr>
    </w:p>
    <w:p w:rsidR="00CE0F77" w:rsidRPr="009E4D9F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Pr="009E4D9F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Pr="009E4D9F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Глава Табулгинского сельсовета</w:t>
      </w:r>
    </w:p>
    <w:p w:rsidR="00CE0F77" w:rsidRPr="009E4D9F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Чистоозерного района</w:t>
      </w:r>
    </w:p>
    <w:p w:rsidR="00CE0F77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  <w:r w:rsidRPr="009E4D9F">
        <w:rPr>
          <w:rFonts w:ascii="Times New Roman" w:hAnsi="Times New Roman"/>
          <w:sz w:val="26"/>
          <w:szCs w:val="26"/>
        </w:rPr>
        <w:t>Новосибирской области                                                          П.П.Тилипенко</w:t>
      </w:r>
    </w:p>
    <w:p w:rsidR="00CE0F77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Default="00CE0F77" w:rsidP="009E4D9F">
      <w:pPr>
        <w:spacing w:after="0"/>
        <w:ind w:left="-1134" w:right="-284"/>
        <w:rPr>
          <w:rFonts w:ascii="Times New Roman" w:hAnsi="Times New Roman"/>
          <w:sz w:val="26"/>
          <w:szCs w:val="26"/>
        </w:rPr>
      </w:pPr>
    </w:p>
    <w:p w:rsidR="00CE0F77" w:rsidRPr="006D7603" w:rsidRDefault="00CE0F77" w:rsidP="006D7603">
      <w:pPr>
        <w:spacing w:after="0"/>
        <w:ind w:left="-1134" w:right="-284"/>
        <w:rPr>
          <w:rFonts w:ascii="Times New Roman" w:hAnsi="Times New Roman"/>
          <w:sz w:val="18"/>
          <w:szCs w:val="18"/>
        </w:rPr>
      </w:pPr>
      <w:r w:rsidRPr="006D7603">
        <w:rPr>
          <w:rFonts w:ascii="Times New Roman" w:hAnsi="Times New Roman"/>
          <w:sz w:val="18"/>
          <w:szCs w:val="18"/>
        </w:rPr>
        <w:t>Исп.: Кузнецова Л.П.</w:t>
      </w:r>
      <w:r w:rsidRPr="006D7603">
        <w:rPr>
          <w:rFonts w:ascii="Times New Roman" w:hAnsi="Times New Roman"/>
          <w:sz w:val="18"/>
          <w:szCs w:val="18"/>
        </w:rPr>
        <w:br/>
        <w:t>93-766</w:t>
      </w:r>
    </w:p>
    <w:p w:rsidR="00CE0F77" w:rsidRDefault="00CE0F77" w:rsidP="006D7603">
      <w:pPr>
        <w:spacing w:after="0"/>
        <w:ind w:right="560"/>
        <w:rPr>
          <w:rFonts w:ascii="Times New Roman" w:hAnsi="Times New Roman"/>
          <w:sz w:val="28"/>
        </w:rPr>
      </w:pPr>
    </w:p>
    <w:p w:rsidR="00CE0F77" w:rsidRPr="009E4D9F" w:rsidRDefault="00CE0F77" w:rsidP="00D960F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9E4D9F">
        <w:rPr>
          <w:rFonts w:ascii="Times New Roman" w:hAnsi="Times New Roman"/>
          <w:sz w:val="20"/>
          <w:szCs w:val="20"/>
        </w:rPr>
        <w:t>Приложение №1</w:t>
      </w:r>
    </w:p>
    <w:p w:rsidR="00CE0F77" w:rsidRPr="009E4D9F" w:rsidRDefault="00CE0F77" w:rsidP="00D960F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9E4D9F">
        <w:rPr>
          <w:rFonts w:ascii="Times New Roman" w:hAnsi="Times New Roman"/>
          <w:sz w:val="20"/>
          <w:szCs w:val="20"/>
        </w:rPr>
        <w:t xml:space="preserve">к постановлению главы </w:t>
      </w:r>
    </w:p>
    <w:p w:rsidR="00CE0F77" w:rsidRPr="009E4D9F" w:rsidRDefault="00CE0F77" w:rsidP="00D960F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9E4D9F">
        <w:rPr>
          <w:rFonts w:ascii="Times New Roman" w:hAnsi="Times New Roman"/>
          <w:sz w:val="20"/>
          <w:szCs w:val="20"/>
        </w:rPr>
        <w:t xml:space="preserve">Табулгинского сельсовета </w:t>
      </w:r>
    </w:p>
    <w:p w:rsidR="00CE0F77" w:rsidRPr="009E4D9F" w:rsidRDefault="00CE0F77" w:rsidP="00D960F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9E4D9F">
        <w:rPr>
          <w:rFonts w:ascii="Times New Roman" w:hAnsi="Times New Roman"/>
          <w:sz w:val="20"/>
          <w:szCs w:val="20"/>
        </w:rPr>
        <w:t>Чистоозерного района</w:t>
      </w:r>
    </w:p>
    <w:p w:rsidR="00CE0F77" w:rsidRPr="009E4D9F" w:rsidRDefault="00CE0F77" w:rsidP="00D960F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9E4D9F">
        <w:rPr>
          <w:rFonts w:ascii="Times New Roman" w:hAnsi="Times New Roman"/>
          <w:sz w:val="20"/>
          <w:szCs w:val="20"/>
        </w:rPr>
        <w:t>Новосибирской области</w:t>
      </w:r>
    </w:p>
    <w:p w:rsidR="00CE0F77" w:rsidRDefault="00CE0F77" w:rsidP="00D960F6">
      <w:pPr>
        <w:spacing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  <w:szCs w:val="20"/>
        </w:rPr>
        <w:t>№ 12 от 01.02.2019</w:t>
      </w:r>
    </w:p>
    <w:p w:rsidR="00CE0F77" w:rsidRDefault="00CE0F77" w:rsidP="00842049">
      <w:pPr>
        <w:spacing w:after="0"/>
        <w:jc w:val="center"/>
        <w:rPr>
          <w:rFonts w:ascii="Times New Roman" w:hAnsi="Times New Roman"/>
          <w:sz w:val="28"/>
        </w:rPr>
      </w:pPr>
    </w:p>
    <w:p w:rsidR="00CE0F77" w:rsidRDefault="00CE0F77" w:rsidP="001B1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21F9">
        <w:rPr>
          <w:rFonts w:ascii="Times New Roman" w:hAnsi="Times New Roman"/>
          <w:b/>
          <w:sz w:val="28"/>
          <w:szCs w:val="28"/>
        </w:rPr>
        <w:t>РЕЕСТР ДОРОГ</w:t>
      </w:r>
    </w:p>
    <w:p w:rsidR="00CE0F77" w:rsidRDefault="00CE0F77" w:rsidP="001B1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21F9">
        <w:rPr>
          <w:rFonts w:ascii="Times New Roman" w:hAnsi="Times New Roman"/>
          <w:b/>
          <w:sz w:val="28"/>
          <w:szCs w:val="28"/>
        </w:rPr>
        <w:t>МО ТАБУЛГИНСКОГО СЕЛЬСОВЕТА</w:t>
      </w:r>
    </w:p>
    <w:p w:rsidR="00CE0F77" w:rsidRDefault="00CE0F77" w:rsidP="00842049">
      <w:pPr>
        <w:spacing w:after="0"/>
        <w:jc w:val="center"/>
        <w:rPr>
          <w:rFonts w:ascii="Times New Roman" w:hAnsi="Times New Roman"/>
          <w:sz w:val="28"/>
        </w:rPr>
      </w:pPr>
    </w:p>
    <w:p w:rsidR="00CE0F77" w:rsidRPr="00705308" w:rsidRDefault="00CE0F77" w:rsidP="001B1601">
      <w:pPr>
        <w:rPr>
          <w:rFonts w:ascii="Times New Roman" w:hAnsi="Times New Roman"/>
          <w:b/>
          <w:sz w:val="26"/>
          <w:szCs w:val="26"/>
        </w:rPr>
      </w:pPr>
      <w:r w:rsidRPr="00705308">
        <w:rPr>
          <w:rFonts w:ascii="Times New Roman" w:hAnsi="Times New Roman"/>
          <w:b/>
          <w:sz w:val="26"/>
          <w:szCs w:val="26"/>
        </w:rPr>
        <w:t>п. Табулга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2693"/>
        <w:gridCol w:w="2268"/>
        <w:gridCol w:w="2268"/>
      </w:tblGrid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b/>
                <w:sz w:val="26"/>
                <w:szCs w:val="26"/>
              </w:rPr>
              <w:t>Наименование улицы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b/>
                <w:sz w:val="26"/>
                <w:szCs w:val="26"/>
              </w:rPr>
              <w:t>Протяженность, (м)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b/>
                <w:sz w:val="26"/>
                <w:szCs w:val="26"/>
              </w:rPr>
              <w:t>Кадастровый номер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ул.Промышленная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54:29:021001:325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 Кулындинская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722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54:29:021001:416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ул.Зеленая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280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54:29:021001:138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ул.Восточная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460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54:29:021001:136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ул.Линейная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568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54:29:021001:137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ул.Транспортная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54:29:021003:116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ул.Садовая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749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54:29:021001:228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ул.Космическая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900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54:29:021001:324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ул.Школьная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600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54:29:020901:115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ул.Островского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277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54:29:021004:417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пер.Макаренко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439</w:t>
            </w:r>
          </w:p>
        </w:tc>
        <w:tc>
          <w:tcPr>
            <w:tcW w:w="2268" w:type="dxa"/>
          </w:tcPr>
          <w:p w:rsidR="00CE0F77" w:rsidRPr="00705308" w:rsidRDefault="00CE0F77" w:rsidP="00213F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</w:t>
            </w:r>
            <w:r>
              <w:rPr>
                <w:rFonts w:ascii="Times New Roman" w:hAnsi="Times New Roman"/>
                <w:sz w:val="26"/>
                <w:szCs w:val="26"/>
              </w:rPr>
              <w:t>000000</w:t>
            </w:r>
            <w:r w:rsidRPr="00705308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>947</w:t>
            </w:r>
            <w:bookmarkStart w:id="0" w:name="_GoBack"/>
            <w:bookmarkEnd w:id="0"/>
          </w:p>
        </w:tc>
      </w:tr>
    </w:tbl>
    <w:p w:rsidR="00CE0F77" w:rsidRPr="00705308" w:rsidRDefault="00CE0F77" w:rsidP="001B1601">
      <w:pPr>
        <w:rPr>
          <w:rFonts w:ascii="Times New Roman" w:hAnsi="Times New Roman"/>
          <w:sz w:val="26"/>
          <w:szCs w:val="26"/>
        </w:rPr>
      </w:pPr>
    </w:p>
    <w:p w:rsidR="00CE0F77" w:rsidRPr="00705308" w:rsidRDefault="00CE0F77" w:rsidP="001B1601">
      <w:pPr>
        <w:rPr>
          <w:rFonts w:ascii="Times New Roman" w:hAnsi="Times New Roman"/>
          <w:b/>
          <w:sz w:val="26"/>
          <w:szCs w:val="26"/>
        </w:rPr>
      </w:pPr>
      <w:r w:rsidRPr="00705308">
        <w:rPr>
          <w:rFonts w:ascii="Times New Roman" w:hAnsi="Times New Roman"/>
          <w:b/>
          <w:sz w:val="26"/>
          <w:szCs w:val="26"/>
        </w:rPr>
        <w:t>п. Табулгинский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2693"/>
        <w:gridCol w:w="2268"/>
        <w:gridCol w:w="2268"/>
      </w:tblGrid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ул.Зеленая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789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54:29:020901:117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ул.Центральная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1590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54:29:000000:531</w:t>
            </w:r>
          </w:p>
        </w:tc>
      </w:tr>
    </w:tbl>
    <w:p w:rsidR="00CE0F77" w:rsidRPr="00705308" w:rsidRDefault="00CE0F77" w:rsidP="001B1601">
      <w:pPr>
        <w:rPr>
          <w:rFonts w:ascii="Times New Roman" w:hAnsi="Times New Roman"/>
          <w:b/>
          <w:sz w:val="26"/>
          <w:szCs w:val="26"/>
        </w:rPr>
      </w:pPr>
    </w:p>
    <w:p w:rsidR="00CE0F77" w:rsidRPr="00705308" w:rsidRDefault="00CE0F77" w:rsidP="001B1601">
      <w:pPr>
        <w:rPr>
          <w:rFonts w:ascii="Times New Roman" w:hAnsi="Times New Roman"/>
          <w:b/>
          <w:sz w:val="26"/>
          <w:szCs w:val="26"/>
        </w:rPr>
      </w:pPr>
      <w:r w:rsidRPr="00705308">
        <w:rPr>
          <w:rFonts w:ascii="Times New Roman" w:hAnsi="Times New Roman"/>
          <w:b/>
          <w:sz w:val="26"/>
          <w:szCs w:val="26"/>
        </w:rPr>
        <w:t>п.Озерный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2693"/>
        <w:gridCol w:w="2268"/>
        <w:gridCol w:w="2268"/>
      </w:tblGrid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ул.Центральная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288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54:29:021101:179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пер.Зеленый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196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54:29:021101:176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пер.Школьный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122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54:29:021101:177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ул.Моторная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560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54:29:021101:175</w:t>
            </w:r>
          </w:p>
        </w:tc>
      </w:tr>
      <w:tr w:rsidR="00CE0F77" w:rsidRPr="00705308" w:rsidTr="00F9450B">
        <w:tc>
          <w:tcPr>
            <w:tcW w:w="1101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ул.Учительская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415</w:t>
            </w:r>
          </w:p>
        </w:tc>
        <w:tc>
          <w:tcPr>
            <w:tcW w:w="2268" w:type="dxa"/>
          </w:tcPr>
          <w:p w:rsidR="00CE0F77" w:rsidRPr="00705308" w:rsidRDefault="00CE0F77" w:rsidP="00F945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05308">
              <w:rPr>
                <w:rFonts w:ascii="Times New Roman" w:hAnsi="Times New Roman"/>
                <w:sz w:val="26"/>
                <w:szCs w:val="26"/>
              </w:rPr>
              <w:t>54:29:021101:178</w:t>
            </w:r>
          </w:p>
        </w:tc>
      </w:tr>
    </w:tbl>
    <w:p w:rsidR="00CE0F77" w:rsidRPr="00705308" w:rsidRDefault="00CE0F77" w:rsidP="001B1601">
      <w:pPr>
        <w:rPr>
          <w:b/>
          <w:sz w:val="26"/>
          <w:szCs w:val="26"/>
        </w:rPr>
      </w:pPr>
    </w:p>
    <w:p w:rsidR="00CE0F77" w:rsidRPr="00705308" w:rsidRDefault="00CE0F77">
      <w:pPr>
        <w:rPr>
          <w:sz w:val="26"/>
          <w:szCs w:val="26"/>
        </w:rPr>
      </w:pPr>
    </w:p>
    <w:p w:rsidR="00CE0F77" w:rsidRPr="00705308" w:rsidRDefault="00CE0F77">
      <w:pPr>
        <w:rPr>
          <w:sz w:val="26"/>
          <w:szCs w:val="26"/>
        </w:rPr>
      </w:pPr>
    </w:p>
    <w:p w:rsidR="00CE0F77" w:rsidRDefault="00CE0F77"/>
    <w:p w:rsidR="00CE0F77" w:rsidRDefault="00CE0F77"/>
    <w:sectPr w:rsidR="00CE0F77" w:rsidSect="009E4D9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D315F"/>
    <w:multiLevelType w:val="singleLevel"/>
    <w:tmpl w:val="8DB8448C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60F6"/>
    <w:rsid w:val="0000701C"/>
    <w:rsid w:val="00012CA9"/>
    <w:rsid w:val="0002772E"/>
    <w:rsid w:val="00027FBD"/>
    <w:rsid w:val="00035591"/>
    <w:rsid w:val="0004219C"/>
    <w:rsid w:val="00043322"/>
    <w:rsid w:val="000571E8"/>
    <w:rsid w:val="000573C2"/>
    <w:rsid w:val="0006015C"/>
    <w:rsid w:val="00061EF9"/>
    <w:rsid w:val="00070846"/>
    <w:rsid w:val="0007132A"/>
    <w:rsid w:val="00081D68"/>
    <w:rsid w:val="000830B8"/>
    <w:rsid w:val="00084093"/>
    <w:rsid w:val="00090176"/>
    <w:rsid w:val="000976CD"/>
    <w:rsid w:val="000A4E24"/>
    <w:rsid w:val="000B3D77"/>
    <w:rsid w:val="000C1980"/>
    <w:rsid w:val="000C234A"/>
    <w:rsid w:val="000C3269"/>
    <w:rsid w:val="000C3889"/>
    <w:rsid w:val="000D1701"/>
    <w:rsid w:val="000E7A6B"/>
    <w:rsid w:val="000E7F00"/>
    <w:rsid w:val="000F4627"/>
    <w:rsid w:val="00112AB5"/>
    <w:rsid w:val="00117961"/>
    <w:rsid w:val="00120EE3"/>
    <w:rsid w:val="00124878"/>
    <w:rsid w:val="001322E1"/>
    <w:rsid w:val="00133823"/>
    <w:rsid w:val="0014096F"/>
    <w:rsid w:val="00142155"/>
    <w:rsid w:val="00143106"/>
    <w:rsid w:val="0015077B"/>
    <w:rsid w:val="00150FE9"/>
    <w:rsid w:val="00155921"/>
    <w:rsid w:val="0016263A"/>
    <w:rsid w:val="00164FDF"/>
    <w:rsid w:val="00165319"/>
    <w:rsid w:val="001764FF"/>
    <w:rsid w:val="00176635"/>
    <w:rsid w:val="00180153"/>
    <w:rsid w:val="0018639E"/>
    <w:rsid w:val="00186A1E"/>
    <w:rsid w:val="0019369A"/>
    <w:rsid w:val="00193C17"/>
    <w:rsid w:val="0019551B"/>
    <w:rsid w:val="00196C14"/>
    <w:rsid w:val="001A045B"/>
    <w:rsid w:val="001A257B"/>
    <w:rsid w:val="001A4F3D"/>
    <w:rsid w:val="001A7E08"/>
    <w:rsid w:val="001B001C"/>
    <w:rsid w:val="001B02EC"/>
    <w:rsid w:val="001B1601"/>
    <w:rsid w:val="001B3BBE"/>
    <w:rsid w:val="001B7DF1"/>
    <w:rsid w:val="001C05AA"/>
    <w:rsid w:val="001C7596"/>
    <w:rsid w:val="001C7770"/>
    <w:rsid w:val="001D0BDA"/>
    <w:rsid w:val="001E234C"/>
    <w:rsid w:val="001E5CF1"/>
    <w:rsid w:val="001E61C3"/>
    <w:rsid w:val="001E6C43"/>
    <w:rsid w:val="001F3A44"/>
    <w:rsid w:val="002036AB"/>
    <w:rsid w:val="0020477D"/>
    <w:rsid w:val="002054FD"/>
    <w:rsid w:val="0020597B"/>
    <w:rsid w:val="00213FA8"/>
    <w:rsid w:val="0022056F"/>
    <w:rsid w:val="0022235A"/>
    <w:rsid w:val="00242C51"/>
    <w:rsid w:val="00243181"/>
    <w:rsid w:val="002464FA"/>
    <w:rsid w:val="00250E17"/>
    <w:rsid w:val="00254279"/>
    <w:rsid w:val="00257AD0"/>
    <w:rsid w:val="00260A77"/>
    <w:rsid w:val="002659AF"/>
    <w:rsid w:val="002765CD"/>
    <w:rsid w:val="00277190"/>
    <w:rsid w:val="002773A2"/>
    <w:rsid w:val="002779B7"/>
    <w:rsid w:val="002A08FA"/>
    <w:rsid w:val="002A27C1"/>
    <w:rsid w:val="002C38FE"/>
    <w:rsid w:val="002D0092"/>
    <w:rsid w:val="002D12C0"/>
    <w:rsid w:val="003023F5"/>
    <w:rsid w:val="003028B5"/>
    <w:rsid w:val="003046CC"/>
    <w:rsid w:val="00310293"/>
    <w:rsid w:val="00312D7A"/>
    <w:rsid w:val="00316B40"/>
    <w:rsid w:val="003209B4"/>
    <w:rsid w:val="003230F5"/>
    <w:rsid w:val="00324AAC"/>
    <w:rsid w:val="00331606"/>
    <w:rsid w:val="003319F3"/>
    <w:rsid w:val="00334098"/>
    <w:rsid w:val="00336401"/>
    <w:rsid w:val="00341CA1"/>
    <w:rsid w:val="0034493A"/>
    <w:rsid w:val="003617D7"/>
    <w:rsid w:val="00363EF7"/>
    <w:rsid w:val="00365088"/>
    <w:rsid w:val="0036669A"/>
    <w:rsid w:val="00374DFE"/>
    <w:rsid w:val="00377E7E"/>
    <w:rsid w:val="00386581"/>
    <w:rsid w:val="003901AF"/>
    <w:rsid w:val="00390EE9"/>
    <w:rsid w:val="003917E3"/>
    <w:rsid w:val="00392000"/>
    <w:rsid w:val="003A48E0"/>
    <w:rsid w:val="003B03D7"/>
    <w:rsid w:val="003B40C1"/>
    <w:rsid w:val="003B5574"/>
    <w:rsid w:val="003C3D59"/>
    <w:rsid w:val="003C5731"/>
    <w:rsid w:val="003D4A1C"/>
    <w:rsid w:val="003D7277"/>
    <w:rsid w:val="0040265F"/>
    <w:rsid w:val="004035AC"/>
    <w:rsid w:val="00403B3E"/>
    <w:rsid w:val="004070FD"/>
    <w:rsid w:val="00407964"/>
    <w:rsid w:val="00434CBD"/>
    <w:rsid w:val="00435625"/>
    <w:rsid w:val="00442DD3"/>
    <w:rsid w:val="004566AA"/>
    <w:rsid w:val="004605DD"/>
    <w:rsid w:val="00460E45"/>
    <w:rsid w:val="00460E7C"/>
    <w:rsid w:val="00461B7C"/>
    <w:rsid w:val="004625F0"/>
    <w:rsid w:val="00462659"/>
    <w:rsid w:val="00471DFF"/>
    <w:rsid w:val="004757AF"/>
    <w:rsid w:val="00481886"/>
    <w:rsid w:val="0048338F"/>
    <w:rsid w:val="00487651"/>
    <w:rsid w:val="00487DC9"/>
    <w:rsid w:val="00490F91"/>
    <w:rsid w:val="004934BF"/>
    <w:rsid w:val="00493E80"/>
    <w:rsid w:val="004A0167"/>
    <w:rsid w:val="004A48D7"/>
    <w:rsid w:val="004A567D"/>
    <w:rsid w:val="004A6D6E"/>
    <w:rsid w:val="004A7E52"/>
    <w:rsid w:val="004B0404"/>
    <w:rsid w:val="004B14D6"/>
    <w:rsid w:val="004B35C2"/>
    <w:rsid w:val="004B5C7E"/>
    <w:rsid w:val="004B678E"/>
    <w:rsid w:val="004B6EB5"/>
    <w:rsid w:val="004C7D94"/>
    <w:rsid w:val="004D2C4C"/>
    <w:rsid w:val="004E0588"/>
    <w:rsid w:val="004E12FE"/>
    <w:rsid w:val="004E709B"/>
    <w:rsid w:val="004F36C9"/>
    <w:rsid w:val="004F4B27"/>
    <w:rsid w:val="00502130"/>
    <w:rsid w:val="00502EE4"/>
    <w:rsid w:val="0050408B"/>
    <w:rsid w:val="00504179"/>
    <w:rsid w:val="0050695C"/>
    <w:rsid w:val="0051193D"/>
    <w:rsid w:val="00514B52"/>
    <w:rsid w:val="00514E03"/>
    <w:rsid w:val="00514ED1"/>
    <w:rsid w:val="00516D40"/>
    <w:rsid w:val="00521B17"/>
    <w:rsid w:val="005263F8"/>
    <w:rsid w:val="00526766"/>
    <w:rsid w:val="005275D9"/>
    <w:rsid w:val="0053762D"/>
    <w:rsid w:val="00537846"/>
    <w:rsid w:val="00540031"/>
    <w:rsid w:val="00545A0F"/>
    <w:rsid w:val="00562783"/>
    <w:rsid w:val="0057021F"/>
    <w:rsid w:val="00570E51"/>
    <w:rsid w:val="00573843"/>
    <w:rsid w:val="005777A6"/>
    <w:rsid w:val="00591A97"/>
    <w:rsid w:val="005A4CFC"/>
    <w:rsid w:val="005B3CEC"/>
    <w:rsid w:val="005C7F52"/>
    <w:rsid w:val="005D0B1D"/>
    <w:rsid w:val="005D1446"/>
    <w:rsid w:val="005D17A5"/>
    <w:rsid w:val="005D21F9"/>
    <w:rsid w:val="005E01D6"/>
    <w:rsid w:val="005E03D5"/>
    <w:rsid w:val="005E1289"/>
    <w:rsid w:val="005E5B3B"/>
    <w:rsid w:val="005E61AE"/>
    <w:rsid w:val="00606077"/>
    <w:rsid w:val="00611195"/>
    <w:rsid w:val="006148C2"/>
    <w:rsid w:val="00617F57"/>
    <w:rsid w:val="00622F8B"/>
    <w:rsid w:val="0062595E"/>
    <w:rsid w:val="00633438"/>
    <w:rsid w:val="006351B4"/>
    <w:rsid w:val="00637D40"/>
    <w:rsid w:val="00641579"/>
    <w:rsid w:val="00644D13"/>
    <w:rsid w:val="00672511"/>
    <w:rsid w:val="00672CF1"/>
    <w:rsid w:val="0067442A"/>
    <w:rsid w:val="0068089B"/>
    <w:rsid w:val="00690C87"/>
    <w:rsid w:val="00691B65"/>
    <w:rsid w:val="00691B9D"/>
    <w:rsid w:val="0069208E"/>
    <w:rsid w:val="00692CFE"/>
    <w:rsid w:val="00693CA7"/>
    <w:rsid w:val="00696D38"/>
    <w:rsid w:val="006B0505"/>
    <w:rsid w:val="006B40C6"/>
    <w:rsid w:val="006B7E6E"/>
    <w:rsid w:val="006D6CF4"/>
    <w:rsid w:val="006D7603"/>
    <w:rsid w:val="006E5FBB"/>
    <w:rsid w:val="0070033F"/>
    <w:rsid w:val="00705308"/>
    <w:rsid w:val="00707352"/>
    <w:rsid w:val="0071029E"/>
    <w:rsid w:val="007138A7"/>
    <w:rsid w:val="007160AE"/>
    <w:rsid w:val="00720B19"/>
    <w:rsid w:val="007233BA"/>
    <w:rsid w:val="00730C7E"/>
    <w:rsid w:val="007319AF"/>
    <w:rsid w:val="00747757"/>
    <w:rsid w:val="007505C4"/>
    <w:rsid w:val="00751F09"/>
    <w:rsid w:val="007559FB"/>
    <w:rsid w:val="00755B22"/>
    <w:rsid w:val="007670DA"/>
    <w:rsid w:val="0077181D"/>
    <w:rsid w:val="00772DE3"/>
    <w:rsid w:val="00772E53"/>
    <w:rsid w:val="00773F4C"/>
    <w:rsid w:val="00776687"/>
    <w:rsid w:val="0078042B"/>
    <w:rsid w:val="0079170E"/>
    <w:rsid w:val="007B304F"/>
    <w:rsid w:val="007B794A"/>
    <w:rsid w:val="007C1DC7"/>
    <w:rsid w:val="007C6CC8"/>
    <w:rsid w:val="007C748C"/>
    <w:rsid w:val="007C7E13"/>
    <w:rsid w:val="007E4113"/>
    <w:rsid w:val="007E4F72"/>
    <w:rsid w:val="007F0A17"/>
    <w:rsid w:val="007F31A7"/>
    <w:rsid w:val="007F4A29"/>
    <w:rsid w:val="008002E6"/>
    <w:rsid w:val="00804C4C"/>
    <w:rsid w:val="00815D00"/>
    <w:rsid w:val="008220FA"/>
    <w:rsid w:val="008225DB"/>
    <w:rsid w:val="00822F8F"/>
    <w:rsid w:val="00824FD9"/>
    <w:rsid w:val="00825E4C"/>
    <w:rsid w:val="00842049"/>
    <w:rsid w:val="00845D8C"/>
    <w:rsid w:val="00845FC3"/>
    <w:rsid w:val="00850FE3"/>
    <w:rsid w:val="00853E2D"/>
    <w:rsid w:val="00855EC7"/>
    <w:rsid w:val="008621F6"/>
    <w:rsid w:val="008635C9"/>
    <w:rsid w:val="008670F9"/>
    <w:rsid w:val="00867470"/>
    <w:rsid w:val="0087206B"/>
    <w:rsid w:val="008746CC"/>
    <w:rsid w:val="0088302D"/>
    <w:rsid w:val="00885E01"/>
    <w:rsid w:val="00887919"/>
    <w:rsid w:val="00894E76"/>
    <w:rsid w:val="00897635"/>
    <w:rsid w:val="008A0464"/>
    <w:rsid w:val="008A0F45"/>
    <w:rsid w:val="008A2473"/>
    <w:rsid w:val="008A2A0C"/>
    <w:rsid w:val="008A4EFA"/>
    <w:rsid w:val="008A65B6"/>
    <w:rsid w:val="008C26E7"/>
    <w:rsid w:val="008C39CA"/>
    <w:rsid w:val="008E040C"/>
    <w:rsid w:val="008E330B"/>
    <w:rsid w:val="008F4865"/>
    <w:rsid w:val="008F602D"/>
    <w:rsid w:val="00902272"/>
    <w:rsid w:val="0090379F"/>
    <w:rsid w:val="00924BF4"/>
    <w:rsid w:val="009258FC"/>
    <w:rsid w:val="00946792"/>
    <w:rsid w:val="00952322"/>
    <w:rsid w:val="009526AC"/>
    <w:rsid w:val="00960D13"/>
    <w:rsid w:val="00963613"/>
    <w:rsid w:val="00963B49"/>
    <w:rsid w:val="00963C42"/>
    <w:rsid w:val="00971126"/>
    <w:rsid w:val="00972F74"/>
    <w:rsid w:val="009735E2"/>
    <w:rsid w:val="00980431"/>
    <w:rsid w:val="00980C60"/>
    <w:rsid w:val="00981708"/>
    <w:rsid w:val="009818E8"/>
    <w:rsid w:val="00982C7A"/>
    <w:rsid w:val="0098685C"/>
    <w:rsid w:val="00992F30"/>
    <w:rsid w:val="009A51DF"/>
    <w:rsid w:val="009B06B4"/>
    <w:rsid w:val="009B07CD"/>
    <w:rsid w:val="009B57BC"/>
    <w:rsid w:val="009B6236"/>
    <w:rsid w:val="009C101E"/>
    <w:rsid w:val="009C3A9F"/>
    <w:rsid w:val="009C4A92"/>
    <w:rsid w:val="009D1A1D"/>
    <w:rsid w:val="009D1CED"/>
    <w:rsid w:val="009D5F9D"/>
    <w:rsid w:val="009D7B24"/>
    <w:rsid w:val="009D7E9D"/>
    <w:rsid w:val="009E4D9F"/>
    <w:rsid w:val="009F01DC"/>
    <w:rsid w:val="009F6A07"/>
    <w:rsid w:val="009F6FF9"/>
    <w:rsid w:val="00A040F1"/>
    <w:rsid w:val="00A06828"/>
    <w:rsid w:val="00A119E0"/>
    <w:rsid w:val="00A13E1D"/>
    <w:rsid w:val="00A1488F"/>
    <w:rsid w:val="00A154A6"/>
    <w:rsid w:val="00A24DFE"/>
    <w:rsid w:val="00A27161"/>
    <w:rsid w:val="00A54678"/>
    <w:rsid w:val="00A5538B"/>
    <w:rsid w:val="00A72478"/>
    <w:rsid w:val="00A97C4D"/>
    <w:rsid w:val="00AA3079"/>
    <w:rsid w:val="00AA37C5"/>
    <w:rsid w:val="00AC6066"/>
    <w:rsid w:val="00AC7893"/>
    <w:rsid w:val="00AD1AA7"/>
    <w:rsid w:val="00AD3317"/>
    <w:rsid w:val="00AD48A4"/>
    <w:rsid w:val="00AD793E"/>
    <w:rsid w:val="00AD7A27"/>
    <w:rsid w:val="00AE3104"/>
    <w:rsid w:val="00AE6463"/>
    <w:rsid w:val="00AE69C2"/>
    <w:rsid w:val="00AF1D2F"/>
    <w:rsid w:val="00B04D50"/>
    <w:rsid w:val="00B078A2"/>
    <w:rsid w:val="00B34BE0"/>
    <w:rsid w:val="00B37B96"/>
    <w:rsid w:val="00B46DB9"/>
    <w:rsid w:val="00B47DDF"/>
    <w:rsid w:val="00B558C7"/>
    <w:rsid w:val="00B55D65"/>
    <w:rsid w:val="00B6099E"/>
    <w:rsid w:val="00B65990"/>
    <w:rsid w:val="00B659E9"/>
    <w:rsid w:val="00B732CE"/>
    <w:rsid w:val="00B74CF3"/>
    <w:rsid w:val="00B84256"/>
    <w:rsid w:val="00B8783F"/>
    <w:rsid w:val="00B912FA"/>
    <w:rsid w:val="00B945F4"/>
    <w:rsid w:val="00BA1047"/>
    <w:rsid w:val="00BA1226"/>
    <w:rsid w:val="00BA33B7"/>
    <w:rsid w:val="00BA3A93"/>
    <w:rsid w:val="00BA5642"/>
    <w:rsid w:val="00BA6A1D"/>
    <w:rsid w:val="00BB22E9"/>
    <w:rsid w:val="00BB3320"/>
    <w:rsid w:val="00BB5EA0"/>
    <w:rsid w:val="00BC1F85"/>
    <w:rsid w:val="00BC2BC1"/>
    <w:rsid w:val="00BD397F"/>
    <w:rsid w:val="00BD66CD"/>
    <w:rsid w:val="00BE02DE"/>
    <w:rsid w:val="00BF01BF"/>
    <w:rsid w:val="00BF7B49"/>
    <w:rsid w:val="00C10F99"/>
    <w:rsid w:val="00C17287"/>
    <w:rsid w:val="00C2658A"/>
    <w:rsid w:val="00C26D03"/>
    <w:rsid w:val="00C352E6"/>
    <w:rsid w:val="00C4254B"/>
    <w:rsid w:val="00C42C4E"/>
    <w:rsid w:val="00C713F6"/>
    <w:rsid w:val="00C75701"/>
    <w:rsid w:val="00C818C2"/>
    <w:rsid w:val="00C83DF3"/>
    <w:rsid w:val="00C83FDF"/>
    <w:rsid w:val="00C90231"/>
    <w:rsid w:val="00C929A5"/>
    <w:rsid w:val="00C92C1C"/>
    <w:rsid w:val="00C94E55"/>
    <w:rsid w:val="00C9676F"/>
    <w:rsid w:val="00CA232C"/>
    <w:rsid w:val="00CA3BE0"/>
    <w:rsid w:val="00CC4C6D"/>
    <w:rsid w:val="00CC64F5"/>
    <w:rsid w:val="00CD2F8B"/>
    <w:rsid w:val="00CD3727"/>
    <w:rsid w:val="00CD5453"/>
    <w:rsid w:val="00CE0617"/>
    <w:rsid w:val="00CE0F77"/>
    <w:rsid w:val="00CE73AE"/>
    <w:rsid w:val="00CF0A93"/>
    <w:rsid w:val="00CF30CE"/>
    <w:rsid w:val="00CF79CF"/>
    <w:rsid w:val="00D166B1"/>
    <w:rsid w:val="00D20E9C"/>
    <w:rsid w:val="00D21D68"/>
    <w:rsid w:val="00D22537"/>
    <w:rsid w:val="00D25DE1"/>
    <w:rsid w:val="00D26940"/>
    <w:rsid w:val="00D31CD2"/>
    <w:rsid w:val="00D36896"/>
    <w:rsid w:val="00D408D0"/>
    <w:rsid w:val="00D46A75"/>
    <w:rsid w:val="00D46EF6"/>
    <w:rsid w:val="00D57DDE"/>
    <w:rsid w:val="00D6070A"/>
    <w:rsid w:val="00D63BD0"/>
    <w:rsid w:val="00D6517F"/>
    <w:rsid w:val="00D66C74"/>
    <w:rsid w:val="00D736E4"/>
    <w:rsid w:val="00D91EB3"/>
    <w:rsid w:val="00D92AB3"/>
    <w:rsid w:val="00D960F6"/>
    <w:rsid w:val="00D97552"/>
    <w:rsid w:val="00DA1E8A"/>
    <w:rsid w:val="00DA59A6"/>
    <w:rsid w:val="00DB29EC"/>
    <w:rsid w:val="00DB5776"/>
    <w:rsid w:val="00DC0C65"/>
    <w:rsid w:val="00DC1B4B"/>
    <w:rsid w:val="00DC55EF"/>
    <w:rsid w:val="00DD3BF2"/>
    <w:rsid w:val="00DE6B95"/>
    <w:rsid w:val="00DF4996"/>
    <w:rsid w:val="00DF69E4"/>
    <w:rsid w:val="00E22D1B"/>
    <w:rsid w:val="00E235A6"/>
    <w:rsid w:val="00E31201"/>
    <w:rsid w:val="00E31575"/>
    <w:rsid w:val="00E41378"/>
    <w:rsid w:val="00E41CF6"/>
    <w:rsid w:val="00E517EC"/>
    <w:rsid w:val="00E579CA"/>
    <w:rsid w:val="00E6257C"/>
    <w:rsid w:val="00E6393E"/>
    <w:rsid w:val="00E66CB3"/>
    <w:rsid w:val="00E8343E"/>
    <w:rsid w:val="00E83F45"/>
    <w:rsid w:val="00E86C57"/>
    <w:rsid w:val="00E970FF"/>
    <w:rsid w:val="00EB1762"/>
    <w:rsid w:val="00EB2EFF"/>
    <w:rsid w:val="00EB44C9"/>
    <w:rsid w:val="00EC58CD"/>
    <w:rsid w:val="00EC6695"/>
    <w:rsid w:val="00ED610F"/>
    <w:rsid w:val="00EE1706"/>
    <w:rsid w:val="00EE39A2"/>
    <w:rsid w:val="00EF7B35"/>
    <w:rsid w:val="00F04341"/>
    <w:rsid w:val="00F04E50"/>
    <w:rsid w:val="00F04EA3"/>
    <w:rsid w:val="00F050D7"/>
    <w:rsid w:val="00F070DA"/>
    <w:rsid w:val="00F16099"/>
    <w:rsid w:val="00F204EB"/>
    <w:rsid w:val="00F24786"/>
    <w:rsid w:val="00F323A6"/>
    <w:rsid w:val="00F326EF"/>
    <w:rsid w:val="00F368C1"/>
    <w:rsid w:val="00F43AF8"/>
    <w:rsid w:val="00F54D14"/>
    <w:rsid w:val="00F57502"/>
    <w:rsid w:val="00F6479A"/>
    <w:rsid w:val="00F65B02"/>
    <w:rsid w:val="00F804EC"/>
    <w:rsid w:val="00F8160F"/>
    <w:rsid w:val="00F81D87"/>
    <w:rsid w:val="00F847BC"/>
    <w:rsid w:val="00F87E0E"/>
    <w:rsid w:val="00F91336"/>
    <w:rsid w:val="00F942BF"/>
    <w:rsid w:val="00F9450B"/>
    <w:rsid w:val="00F96CF7"/>
    <w:rsid w:val="00FA09DE"/>
    <w:rsid w:val="00FA2D2F"/>
    <w:rsid w:val="00FB313C"/>
    <w:rsid w:val="00FB36B5"/>
    <w:rsid w:val="00FB55ED"/>
    <w:rsid w:val="00FC4275"/>
    <w:rsid w:val="00FC5935"/>
    <w:rsid w:val="00FC6F8D"/>
    <w:rsid w:val="00FD6415"/>
    <w:rsid w:val="00FE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0F6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60F6"/>
    <w:pPr>
      <w:ind w:left="720"/>
      <w:contextualSpacing/>
    </w:pPr>
  </w:style>
  <w:style w:type="table" w:styleId="TableGrid">
    <w:name w:val="Table Grid"/>
    <w:basedOn w:val="TableNormal"/>
    <w:uiPriority w:val="99"/>
    <w:rsid w:val="00D960F6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Normal"/>
    <w:uiPriority w:val="99"/>
    <w:semiHidden/>
    <w:rsid w:val="009E4D9F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9E4D9F"/>
    <w:rPr>
      <w:rFonts w:ascii="Times New Roman" w:hAnsi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081D6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1D68"/>
    <w:rPr>
      <w:rFonts w:ascii="Segoe UI" w:hAnsi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397</TotalTime>
  <Pages>2</Pages>
  <Words>416</Words>
  <Characters>2377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2019-02-07T02:07:00Z</cp:lastPrinted>
  <dcterms:created xsi:type="dcterms:W3CDTF">2017-03-30T03:01:00Z</dcterms:created>
  <dcterms:modified xsi:type="dcterms:W3CDTF">2019-02-13T10:03:00Z</dcterms:modified>
</cp:coreProperties>
</file>