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0C" w:rsidRDefault="003F770C" w:rsidP="009A7E64">
      <w:pPr>
        <w:shd w:val="clear" w:color="auto" w:fill="FFFFFF"/>
        <w:spacing w:before="150" w:after="0" w:line="234" w:lineRule="atLeast"/>
        <w:jc w:val="center"/>
        <w:outlineLvl w:val="2"/>
        <w:rPr>
          <w:rFonts w:ascii="Arial" w:hAnsi="Arial" w:cs="Arial"/>
          <w:color w:val="E2341D"/>
          <w:sz w:val="20"/>
          <w:szCs w:val="20"/>
          <w:lang w:eastAsia="ru-RU"/>
        </w:rPr>
      </w:pPr>
    </w:p>
    <w:p w:rsidR="003F770C" w:rsidRDefault="003F770C" w:rsidP="003F1F79">
      <w:pPr>
        <w:pStyle w:val="Title"/>
        <w:rPr>
          <w:rFonts w:ascii="Arial" w:hAnsi="Arial" w:cs="Arial"/>
          <w:i w:val="0"/>
          <w:iCs w:val="0"/>
        </w:rPr>
      </w:pPr>
    </w:p>
    <w:p w:rsidR="003F770C" w:rsidRPr="003F1F79" w:rsidRDefault="003F770C" w:rsidP="003F1F79">
      <w:pPr>
        <w:pStyle w:val="Title"/>
        <w:ind w:left="-851" w:right="-284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ГЛАВА </w:t>
      </w:r>
      <w:r w:rsidRPr="003F1F79">
        <w:rPr>
          <w:i w:val="0"/>
          <w:iCs w:val="0"/>
          <w:sz w:val="28"/>
          <w:szCs w:val="28"/>
        </w:rPr>
        <w:t>АДМИНИСТРАЦИ</w:t>
      </w:r>
      <w:r>
        <w:rPr>
          <w:i w:val="0"/>
          <w:iCs w:val="0"/>
          <w:sz w:val="28"/>
          <w:szCs w:val="28"/>
        </w:rPr>
        <w:t>И</w:t>
      </w:r>
      <w:r w:rsidRPr="003F1F79">
        <w:rPr>
          <w:i w:val="0"/>
          <w:iCs w:val="0"/>
          <w:sz w:val="28"/>
          <w:szCs w:val="28"/>
        </w:rPr>
        <w:br/>
        <w:t>ТАБУЛГИНСКОГО СЕЛЬСОВЕТА</w:t>
      </w:r>
    </w:p>
    <w:p w:rsidR="003F770C" w:rsidRPr="003F1F79" w:rsidRDefault="003F770C" w:rsidP="003F1F79">
      <w:pPr>
        <w:pStyle w:val="Title"/>
        <w:ind w:left="-851" w:right="-284"/>
        <w:rPr>
          <w:b w:val="0"/>
          <w:sz w:val="28"/>
          <w:szCs w:val="28"/>
        </w:rPr>
      </w:pPr>
      <w:r w:rsidRPr="003F1F79">
        <w:rPr>
          <w:i w:val="0"/>
          <w:iCs w:val="0"/>
          <w:sz w:val="28"/>
          <w:szCs w:val="28"/>
        </w:rPr>
        <w:t>ЧИСТООЗЕРНОГО РАЙОНА</w:t>
      </w:r>
      <w:r w:rsidRPr="003F1F79">
        <w:rPr>
          <w:bCs w:val="0"/>
          <w:i w:val="0"/>
          <w:iCs w:val="0"/>
          <w:sz w:val="28"/>
          <w:szCs w:val="28"/>
        </w:rPr>
        <w:br/>
        <w:t>НОВОСИБИРСКОЙ ОБЛАСТИ</w:t>
      </w:r>
    </w:p>
    <w:p w:rsidR="003F770C" w:rsidRPr="003F1F79" w:rsidRDefault="003F770C" w:rsidP="003F1F79">
      <w:pPr>
        <w:ind w:left="-851"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F770C" w:rsidRPr="003F1F79" w:rsidRDefault="003F770C" w:rsidP="003F1F79">
      <w:pPr>
        <w:ind w:left="-851" w:right="-284"/>
        <w:jc w:val="center"/>
        <w:rPr>
          <w:rFonts w:ascii="Times New Roman" w:hAnsi="Times New Roman"/>
          <w:b/>
          <w:sz w:val="28"/>
          <w:szCs w:val="28"/>
        </w:rPr>
      </w:pPr>
      <w:r w:rsidRPr="003F1F79">
        <w:rPr>
          <w:rFonts w:ascii="Times New Roman" w:hAnsi="Times New Roman"/>
          <w:b/>
          <w:sz w:val="28"/>
          <w:szCs w:val="28"/>
        </w:rPr>
        <w:t>ПОСТАНОВЛЕНИЕ</w:t>
      </w:r>
    </w:p>
    <w:p w:rsidR="003F770C" w:rsidRPr="003F1F79" w:rsidRDefault="003F770C" w:rsidP="003F1F79">
      <w:pPr>
        <w:ind w:left="-851" w:right="-284"/>
        <w:jc w:val="center"/>
        <w:rPr>
          <w:rFonts w:ascii="Times New Roman" w:hAnsi="Times New Roman"/>
          <w:sz w:val="28"/>
          <w:szCs w:val="28"/>
        </w:rPr>
      </w:pPr>
    </w:p>
    <w:p w:rsidR="003F770C" w:rsidRPr="003F1F79" w:rsidRDefault="003F770C" w:rsidP="003F1F79">
      <w:pPr>
        <w:ind w:left="-851"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</w:t>
      </w:r>
      <w:r w:rsidRPr="003F1F79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3F1F7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3F1F79">
        <w:rPr>
          <w:rFonts w:ascii="Times New Roman" w:hAnsi="Times New Roman"/>
          <w:sz w:val="28"/>
          <w:szCs w:val="28"/>
        </w:rPr>
        <w:t xml:space="preserve">                                                   № </w:t>
      </w:r>
      <w:r>
        <w:rPr>
          <w:rFonts w:ascii="Times New Roman" w:hAnsi="Times New Roman"/>
          <w:sz w:val="28"/>
          <w:szCs w:val="28"/>
        </w:rPr>
        <w:t>4</w:t>
      </w:r>
    </w:p>
    <w:p w:rsidR="003F770C" w:rsidRPr="003F1F79" w:rsidRDefault="003F770C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Times New Roman" w:hAnsi="Times New Roman"/>
          <w:color w:val="E2341D"/>
          <w:sz w:val="28"/>
          <w:szCs w:val="28"/>
          <w:lang w:eastAsia="ru-RU"/>
        </w:rPr>
      </w:pPr>
    </w:p>
    <w:p w:rsidR="003F770C" w:rsidRDefault="003F770C" w:rsidP="003F1F79">
      <w:pPr>
        <w:shd w:val="clear" w:color="auto" w:fill="FFFFFF"/>
        <w:spacing w:before="150" w:after="0" w:line="234" w:lineRule="atLeast"/>
        <w:ind w:left="-851" w:right="-284"/>
        <w:jc w:val="center"/>
        <w:outlineLvl w:val="2"/>
        <w:rPr>
          <w:rFonts w:ascii="Arial" w:hAnsi="Arial" w:cs="Arial"/>
          <w:color w:val="E2341D"/>
          <w:sz w:val="20"/>
          <w:szCs w:val="20"/>
          <w:lang w:eastAsia="ru-RU"/>
        </w:rPr>
      </w:pPr>
    </w:p>
    <w:p w:rsidR="003F770C" w:rsidRPr="00990525" w:rsidRDefault="003F770C" w:rsidP="00FC6B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990525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а</w:t>
      </w:r>
      <w:r w:rsidRPr="00990525">
        <w:rPr>
          <w:rFonts w:ascii="Times New Roman" w:hAnsi="Times New Roman"/>
          <w:b/>
          <w:sz w:val="28"/>
          <w:szCs w:val="28"/>
        </w:rPr>
        <w:t xml:space="preserve"> работы комиссии по чрезвычайным</w:t>
      </w:r>
    </w:p>
    <w:p w:rsidR="003F770C" w:rsidRPr="00990525" w:rsidRDefault="003F770C" w:rsidP="00FC6B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0525">
        <w:rPr>
          <w:rFonts w:ascii="Times New Roman" w:hAnsi="Times New Roman"/>
          <w:b/>
          <w:sz w:val="28"/>
          <w:szCs w:val="28"/>
        </w:rPr>
        <w:t>ситуациям и обеспечению пожарной безопасности</w:t>
      </w:r>
    </w:p>
    <w:p w:rsidR="003F770C" w:rsidRDefault="003F770C" w:rsidP="00FC6B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0525">
        <w:rPr>
          <w:rFonts w:ascii="Times New Roman" w:hAnsi="Times New Roman"/>
          <w:b/>
          <w:sz w:val="28"/>
          <w:szCs w:val="28"/>
        </w:rPr>
        <w:t xml:space="preserve">в МО </w:t>
      </w:r>
      <w:r>
        <w:rPr>
          <w:rFonts w:ascii="Times New Roman" w:hAnsi="Times New Roman"/>
          <w:b/>
          <w:sz w:val="28"/>
          <w:szCs w:val="28"/>
        </w:rPr>
        <w:t xml:space="preserve">Табулгинского сельсовета   </w:t>
      </w:r>
      <w:r w:rsidRPr="00990525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9 год</w:t>
      </w:r>
    </w:p>
    <w:p w:rsidR="003F770C" w:rsidRDefault="003F770C" w:rsidP="003F1F79">
      <w:pPr>
        <w:ind w:left="-851" w:right="-284"/>
      </w:pPr>
    </w:p>
    <w:p w:rsidR="003F770C" w:rsidRPr="003F1F79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F1F79">
        <w:rPr>
          <w:rFonts w:ascii="Times New Roman" w:hAnsi="Times New Roman"/>
          <w:sz w:val="28"/>
          <w:szCs w:val="28"/>
        </w:rPr>
        <w:t>В соответствии с Федеральным законом от 06.10.2003 года №131-ФЗ «Об общих</w:t>
      </w:r>
    </w:p>
    <w:p w:rsidR="003F770C" w:rsidRPr="003F1F79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F1F79">
        <w:rPr>
          <w:rFonts w:ascii="Times New Roman" w:hAnsi="Times New Roman"/>
          <w:sz w:val="28"/>
          <w:szCs w:val="28"/>
        </w:rPr>
        <w:t>принципах организации местного самоуправления в РФ», постановлением ПравительстваРоссийской Федерации от 30.12.2003 №794 «О единой государственной системепредупреждения и ликвидации чрезвычайных ситуаций»,</w:t>
      </w:r>
      <w:r w:rsidRPr="003F1F79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3F770C" w:rsidRPr="00FC6B75" w:rsidRDefault="003F770C" w:rsidP="00FC6B7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C6B75">
        <w:rPr>
          <w:rFonts w:ascii="Times New Roman" w:hAnsi="Times New Roman"/>
          <w:sz w:val="28"/>
          <w:szCs w:val="28"/>
        </w:rPr>
        <w:t>. Утвердить Планработы комиссии по чрезвычайнымситуациям и обеспечению пожарной безопасностив МО Табулгинского сельсовета   на 201</w:t>
      </w:r>
      <w:r>
        <w:rPr>
          <w:rFonts w:ascii="Times New Roman" w:hAnsi="Times New Roman"/>
          <w:sz w:val="28"/>
          <w:szCs w:val="28"/>
        </w:rPr>
        <w:t>9</w:t>
      </w:r>
      <w:r w:rsidRPr="00FC6B7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(Приложение №1).</w:t>
      </w:r>
    </w:p>
    <w:p w:rsidR="003F770C" w:rsidRPr="00FC6B75" w:rsidRDefault="003F770C" w:rsidP="00FC6B75">
      <w:pPr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C6B75">
        <w:rPr>
          <w:rFonts w:ascii="Times New Roman" w:hAnsi="Times New Roman"/>
          <w:sz w:val="28"/>
          <w:szCs w:val="28"/>
        </w:rPr>
        <w:t>. Контроль за исполнением постановления оставляю за собой.</w:t>
      </w:r>
    </w:p>
    <w:p w:rsidR="003F770C" w:rsidRPr="00FC6B75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3F770C" w:rsidRPr="003F1F79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F1F79">
        <w:rPr>
          <w:rFonts w:ascii="Times New Roman" w:hAnsi="Times New Roman"/>
          <w:sz w:val="28"/>
          <w:szCs w:val="28"/>
        </w:rPr>
        <w:t>Глава администрации</w:t>
      </w:r>
    </w:p>
    <w:p w:rsidR="003F770C" w:rsidRPr="003F1F79" w:rsidRDefault="003F770C" w:rsidP="003F1F7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Табулгинского сельсовета                                                     П.П.Тилипенко</w:t>
      </w:r>
    </w:p>
    <w:p w:rsidR="003F770C" w:rsidRDefault="003F770C" w:rsidP="003F1F79">
      <w:pPr>
        <w:ind w:left="-567" w:right="-284"/>
        <w:jc w:val="both"/>
        <w:rPr>
          <w:rFonts w:ascii="Times New Roman" w:hAnsi="Times New Roman"/>
          <w:sz w:val="28"/>
          <w:szCs w:val="28"/>
        </w:rPr>
      </w:pPr>
    </w:p>
    <w:p w:rsidR="003F770C" w:rsidRDefault="003F770C" w:rsidP="003F1F79">
      <w:pPr>
        <w:ind w:left="-567" w:right="-284"/>
        <w:jc w:val="both"/>
        <w:rPr>
          <w:rFonts w:ascii="Times New Roman" w:hAnsi="Times New Roman"/>
          <w:sz w:val="28"/>
          <w:szCs w:val="28"/>
        </w:rPr>
      </w:pPr>
    </w:p>
    <w:p w:rsidR="003F770C" w:rsidRDefault="003F770C" w:rsidP="003F1F79">
      <w:pPr>
        <w:ind w:left="-567" w:right="-284"/>
        <w:jc w:val="both"/>
        <w:rPr>
          <w:rFonts w:ascii="Times New Roman" w:hAnsi="Times New Roman"/>
          <w:sz w:val="28"/>
          <w:szCs w:val="28"/>
        </w:rPr>
      </w:pPr>
    </w:p>
    <w:p w:rsidR="003F770C" w:rsidRDefault="003F770C" w:rsidP="00FC6B75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3F770C" w:rsidRPr="00FC6B75" w:rsidRDefault="003F770C" w:rsidP="00FC6B75">
      <w:pPr>
        <w:ind w:left="-567" w:right="-284"/>
        <w:jc w:val="both"/>
        <w:rPr>
          <w:rFonts w:ascii="Times New Roman" w:hAnsi="Times New Roman"/>
          <w:sz w:val="16"/>
          <w:szCs w:val="16"/>
        </w:rPr>
      </w:pPr>
      <w:r w:rsidRPr="00FC6B75">
        <w:rPr>
          <w:rFonts w:ascii="Times New Roman" w:hAnsi="Times New Roman"/>
          <w:sz w:val="16"/>
          <w:szCs w:val="16"/>
        </w:rPr>
        <w:t>Исп.: Кузнецова Л.П.</w:t>
      </w:r>
    </w:p>
    <w:p w:rsidR="003F770C" w:rsidRPr="00FC6B75" w:rsidRDefault="003F770C" w:rsidP="00FC6B75">
      <w:pPr>
        <w:ind w:left="-567" w:right="-284"/>
        <w:jc w:val="both"/>
        <w:rPr>
          <w:rFonts w:ascii="Times New Roman" w:hAnsi="Times New Roman"/>
          <w:sz w:val="16"/>
          <w:szCs w:val="16"/>
        </w:rPr>
      </w:pPr>
      <w:r w:rsidRPr="00FC6B75">
        <w:rPr>
          <w:rFonts w:ascii="Times New Roman" w:hAnsi="Times New Roman"/>
          <w:sz w:val="16"/>
          <w:szCs w:val="16"/>
        </w:rPr>
        <w:t>93-766</w:t>
      </w:r>
    </w:p>
    <w:p w:rsidR="003F770C" w:rsidRPr="003F1F79" w:rsidRDefault="003F770C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3F1F79">
        <w:rPr>
          <w:rFonts w:ascii="Times New Roman" w:hAnsi="Times New Roman"/>
          <w:bCs/>
        </w:rPr>
        <w:t xml:space="preserve">Приложение </w:t>
      </w:r>
      <w:r>
        <w:rPr>
          <w:rFonts w:ascii="Times New Roman" w:hAnsi="Times New Roman"/>
          <w:bCs/>
        </w:rPr>
        <w:t>1</w:t>
      </w:r>
    </w:p>
    <w:p w:rsidR="003F770C" w:rsidRPr="003F1F79" w:rsidRDefault="003F770C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3F1F79">
        <w:rPr>
          <w:rFonts w:ascii="Times New Roman" w:hAnsi="Times New Roman"/>
          <w:bCs/>
        </w:rPr>
        <w:t>к Постановлению</w:t>
      </w:r>
      <w:r>
        <w:rPr>
          <w:rFonts w:ascii="Times New Roman" w:hAnsi="Times New Roman"/>
          <w:bCs/>
        </w:rPr>
        <w:t xml:space="preserve"> Главы</w:t>
      </w:r>
      <w:r w:rsidRPr="003F1F79">
        <w:rPr>
          <w:rFonts w:ascii="Times New Roman" w:hAnsi="Times New Roman"/>
          <w:bCs/>
        </w:rPr>
        <w:t xml:space="preserve"> администрации</w:t>
      </w:r>
    </w:p>
    <w:p w:rsidR="003F770C" w:rsidRPr="003F1F79" w:rsidRDefault="003F770C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3F1F79">
        <w:rPr>
          <w:rFonts w:ascii="Times New Roman" w:hAnsi="Times New Roman"/>
          <w:bCs/>
        </w:rPr>
        <w:t xml:space="preserve">МО </w:t>
      </w:r>
      <w:r>
        <w:rPr>
          <w:rFonts w:ascii="Times New Roman" w:hAnsi="Times New Roman"/>
          <w:bCs/>
        </w:rPr>
        <w:t>Табулгинского сельсовета</w:t>
      </w:r>
    </w:p>
    <w:p w:rsidR="003F770C" w:rsidRPr="003F1F79" w:rsidRDefault="003F770C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3F1F79">
        <w:rPr>
          <w:rFonts w:ascii="Times New Roman" w:hAnsi="Times New Roman"/>
          <w:bCs/>
        </w:rPr>
        <w:t xml:space="preserve">от </w:t>
      </w:r>
      <w:r>
        <w:rPr>
          <w:rFonts w:ascii="Times New Roman" w:hAnsi="Times New Roman"/>
          <w:bCs/>
        </w:rPr>
        <w:t>15</w:t>
      </w:r>
      <w:r w:rsidRPr="003F1F79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01</w:t>
      </w:r>
      <w:r w:rsidRPr="003F1F79">
        <w:rPr>
          <w:rFonts w:ascii="Times New Roman" w:hAnsi="Times New Roman"/>
          <w:bCs/>
        </w:rPr>
        <w:t>.201</w:t>
      </w:r>
      <w:r>
        <w:rPr>
          <w:rFonts w:ascii="Times New Roman" w:hAnsi="Times New Roman"/>
          <w:bCs/>
        </w:rPr>
        <w:t>9</w:t>
      </w:r>
      <w:r w:rsidRPr="003F1F79">
        <w:rPr>
          <w:rFonts w:ascii="Times New Roman" w:hAnsi="Times New Roman"/>
          <w:bCs/>
        </w:rPr>
        <w:t>года №</w:t>
      </w:r>
      <w:r>
        <w:rPr>
          <w:rFonts w:ascii="Times New Roman" w:hAnsi="Times New Roman"/>
          <w:bCs/>
        </w:rPr>
        <w:t xml:space="preserve"> 4</w:t>
      </w:r>
    </w:p>
    <w:p w:rsidR="003F770C" w:rsidRPr="00990525" w:rsidRDefault="003F770C" w:rsidP="009905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F770C" w:rsidRDefault="003F770C" w:rsidP="003F1F7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F770C" w:rsidRPr="00990525" w:rsidRDefault="003F770C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525">
        <w:rPr>
          <w:rFonts w:ascii="Times New Roman" w:hAnsi="Times New Roman"/>
          <w:b/>
          <w:sz w:val="28"/>
          <w:szCs w:val="28"/>
        </w:rPr>
        <w:t>План работы комиссии по чрезвычайным</w:t>
      </w:r>
    </w:p>
    <w:p w:rsidR="003F770C" w:rsidRPr="00990525" w:rsidRDefault="003F770C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525">
        <w:rPr>
          <w:rFonts w:ascii="Times New Roman" w:hAnsi="Times New Roman"/>
          <w:b/>
          <w:sz w:val="28"/>
          <w:szCs w:val="28"/>
        </w:rPr>
        <w:t>ситуациям и обеспечению пожарной безопасности</w:t>
      </w:r>
    </w:p>
    <w:p w:rsidR="003F770C" w:rsidRPr="00990525" w:rsidRDefault="003F770C" w:rsidP="009905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525">
        <w:rPr>
          <w:rFonts w:ascii="Times New Roman" w:hAnsi="Times New Roman"/>
          <w:b/>
          <w:sz w:val="28"/>
          <w:szCs w:val="28"/>
        </w:rPr>
        <w:t xml:space="preserve">в МО </w:t>
      </w:r>
      <w:r>
        <w:rPr>
          <w:rFonts w:ascii="Times New Roman" w:hAnsi="Times New Roman"/>
          <w:b/>
          <w:sz w:val="28"/>
          <w:szCs w:val="28"/>
        </w:rPr>
        <w:t>Табулгинского сельсовета</w:t>
      </w:r>
    </w:p>
    <w:p w:rsidR="003F770C" w:rsidRDefault="003F770C" w:rsidP="00990525">
      <w:pPr>
        <w:ind w:left="-567" w:right="-284"/>
        <w:jc w:val="center"/>
        <w:rPr>
          <w:rFonts w:ascii="Times New Roman" w:hAnsi="Times New Roman"/>
          <w:b/>
          <w:sz w:val="28"/>
          <w:szCs w:val="28"/>
        </w:rPr>
      </w:pPr>
      <w:r w:rsidRPr="00990525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9 год</w:t>
      </w:r>
    </w:p>
    <w:tbl>
      <w:tblPr>
        <w:tblW w:w="1031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3685"/>
        <w:gridCol w:w="1843"/>
        <w:gridCol w:w="1843"/>
        <w:gridCol w:w="1984"/>
      </w:tblGrid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70C" w:rsidRPr="001A23B4" w:rsidRDefault="003F770C" w:rsidP="001A23B4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28"/>
                <w:szCs w:val="28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 xml:space="preserve">    п/п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 xml:space="preserve">          Сроки</w:t>
            </w:r>
          </w:p>
          <w:p w:rsidR="003F770C" w:rsidRPr="001A23B4" w:rsidRDefault="003F770C" w:rsidP="001A23B4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3F770C" w:rsidRPr="001A23B4" w:rsidRDefault="003F770C" w:rsidP="001A23B4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за исполнение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 xml:space="preserve">       Отметка о</w:t>
            </w:r>
          </w:p>
          <w:p w:rsidR="003F770C" w:rsidRPr="001A23B4" w:rsidRDefault="003F770C" w:rsidP="001A23B4">
            <w:pPr>
              <w:spacing w:after="0" w:line="240" w:lineRule="auto"/>
              <w:ind w:righ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выполнении</w:t>
            </w: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Учебный сбор главных специалистов и руководителей организаций по вопросу уточнения возможных ЧС от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внутренних и внешних потенциально опасных источников. Выработка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мероприятий по предотвращению ЧС и уменьшению ущерба от них.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11.03.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Разработка планирующих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документов по вопросам ГО и ЧС на 2019 год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Корректировка плана ГО и плана по предупреждению и ликвидации ЧС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Повышение квалификации на курсах гражданской защиты согласно списков отдела по делам ГО и ЧС администрации Чистоозерного района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Заседание комиссии с повесткой дня: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« Уточнение численности сил и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средств Табулгинского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муниципального звена,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привлекаемых для выполнения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мероприятий при угрозе и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возникновении производственных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аварий, катастроф и стихийных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бедствий»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06.05.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Заседание комиссии с повесткой дня: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«О состоянии противопожарной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защиты и мерах по её усилению в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летнее время»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03.06.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Заседание комиссии с повесткой дня: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«</w:t>
            </w:r>
            <w:bookmarkStart w:id="0" w:name="_GoBack"/>
            <w:bookmarkEnd w:id="0"/>
            <w:r w:rsidRPr="001A23B4">
              <w:rPr>
                <w:rFonts w:ascii="Times New Roman" w:hAnsi="Times New Roman"/>
                <w:sz w:val="24"/>
                <w:szCs w:val="24"/>
              </w:rPr>
              <w:t>О создании фонда материальных и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денежных средств для покрытия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расходов на ликвидацию возможных ЧС и организацию обучения руководящего состава, рабочих и служащих»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16.10.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Председатель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комиссии,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главный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70C" w:rsidRPr="001A23B4" w:rsidTr="001A23B4">
        <w:tc>
          <w:tcPr>
            <w:tcW w:w="959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Заседание комиссии с повесткой дня: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«Итоги работы КЧС и ОПБ в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истекшем году, задачи на очередной год».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12.12.</w:t>
            </w:r>
          </w:p>
        </w:tc>
        <w:tc>
          <w:tcPr>
            <w:tcW w:w="1843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Председатель</w:t>
            </w:r>
          </w:p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3B4">
              <w:rPr>
                <w:rFonts w:ascii="Times New Roman" w:hAnsi="Times New Roman"/>
                <w:sz w:val="24"/>
                <w:szCs w:val="24"/>
              </w:rPr>
              <w:t>комиссии</w:t>
            </w:r>
          </w:p>
        </w:tc>
        <w:tc>
          <w:tcPr>
            <w:tcW w:w="1984" w:type="dxa"/>
          </w:tcPr>
          <w:p w:rsidR="003F770C" w:rsidRPr="001A23B4" w:rsidRDefault="003F770C" w:rsidP="001A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70C" w:rsidRPr="00990525" w:rsidRDefault="003F770C" w:rsidP="00990525">
      <w:pPr>
        <w:ind w:left="-567" w:right="-284"/>
        <w:jc w:val="center"/>
        <w:rPr>
          <w:rFonts w:ascii="Times New Roman" w:hAnsi="Times New Roman"/>
          <w:b/>
          <w:sz w:val="28"/>
          <w:szCs w:val="28"/>
        </w:rPr>
      </w:pPr>
    </w:p>
    <w:sectPr w:rsidR="003F770C" w:rsidRPr="00990525" w:rsidSect="003F1F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E64"/>
    <w:rsid w:val="00006B05"/>
    <w:rsid w:val="000107F1"/>
    <w:rsid w:val="00016CAE"/>
    <w:rsid w:val="00027C19"/>
    <w:rsid w:val="000646D1"/>
    <w:rsid w:val="00092F5E"/>
    <w:rsid w:val="000A3978"/>
    <w:rsid w:val="000E3EB1"/>
    <w:rsid w:val="000E4C1E"/>
    <w:rsid w:val="001114E4"/>
    <w:rsid w:val="0011738F"/>
    <w:rsid w:val="001361CE"/>
    <w:rsid w:val="00151DF4"/>
    <w:rsid w:val="001A23B4"/>
    <w:rsid w:val="001F2059"/>
    <w:rsid w:val="002015BD"/>
    <w:rsid w:val="002340AF"/>
    <w:rsid w:val="00234303"/>
    <w:rsid w:val="002B2BB7"/>
    <w:rsid w:val="002B378E"/>
    <w:rsid w:val="00334288"/>
    <w:rsid w:val="003E619D"/>
    <w:rsid w:val="003F1F79"/>
    <w:rsid w:val="003F770C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16333"/>
    <w:rsid w:val="00694AC7"/>
    <w:rsid w:val="006B4814"/>
    <w:rsid w:val="006C6840"/>
    <w:rsid w:val="00784E4A"/>
    <w:rsid w:val="007D4137"/>
    <w:rsid w:val="007E4E13"/>
    <w:rsid w:val="007F707B"/>
    <w:rsid w:val="0086503F"/>
    <w:rsid w:val="00867188"/>
    <w:rsid w:val="0090280D"/>
    <w:rsid w:val="00990525"/>
    <w:rsid w:val="009A7E64"/>
    <w:rsid w:val="009C1632"/>
    <w:rsid w:val="00A621CF"/>
    <w:rsid w:val="00A81406"/>
    <w:rsid w:val="00B04012"/>
    <w:rsid w:val="00B05EA1"/>
    <w:rsid w:val="00B06DF5"/>
    <w:rsid w:val="00B33293"/>
    <w:rsid w:val="00B737A3"/>
    <w:rsid w:val="00BC0C31"/>
    <w:rsid w:val="00BF6445"/>
    <w:rsid w:val="00DC5C7E"/>
    <w:rsid w:val="00E06A9E"/>
    <w:rsid w:val="00E22AE4"/>
    <w:rsid w:val="00E44A28"/>
    <w:rsid w:val="00E61F6B"/>
    <w:rsid w:val="00ED64E2"/>
    <w:rsid w:val="00F3110C"/>
    <w:rsid w:val="00F8366F"/>
    <w:rsid w:val="00FC6B75"/>
    <w:rsid w:val="00FE1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F5E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9A7E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A7E64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Title">
    <w:name w:val="Title"/>
    <w:basedOn w:val="Normal"/>
    <w:link w:val="TitleChar"/>
    <w:uiPriority w:val="99"/>
    <w:qFormat/>
    <w:rsid w:val="003F1F79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F1F79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NoSpacing">
    <w:name w:val="No Spacing"/>
    <w:uiPriority w:val="99"/>
    <w:qFormat/>
    <w:rsid w:val="007D4137"/>
    <w:rPr>
      <w:lang w:eastAsia="en-US"/>
    </w:rPr>
  </w:style>
  <w:style w:type="table" w:styleId="TableGrid">
    <w:name w:val="Table Grid"/>
    <w:basedOn w:val="TableNormal"/>
    <w:uiPriority w:val="99"/>
    <w:rsid w:val="0099052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3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410</Words>
  <Characters>2340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8</cp:revision>
  <dcterms:created xsi:type="dcterms:W3CDTF">2017-01-09T03:07:00Z</dcterms:created>
  <dcterms:modified xsi:type="dcterms:W3CDTF">2019-02-13T10:17:00Z</dcterms:modified>
</cp:coreProperties>
</file>